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C902A6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22321">
        <w:rPr>
          <w:rFonts w:ascii="Arial" w:eastAsia="MS Mincho" w:hAnsi="Arial" w:cs="Arial"/>
          <w:b/>
          <w:sz w:val="24"/>
          <w:szCs w:val="24"/>
          <w:lang w:eastAsia="ja-JP"/>
        </w:rPr>
        <w:t>0244</w:t>
      </w:r>
    </w:p>
    <w:p w14:paraId="37928451" w14:textId="215ACF8A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B152A3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A61BCF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703B8">
        <w:rPr>
          <w:rFonts w:ascii="Arial" w:hAnsi="Arial" w:cs="Arial"/>
          <w:b/>
          <w:bCs/>
        </w:rPr>
        <w:t>X</w:t>
      </w:r>
      <w:r w:rsidR="009703B8">
        <w:rPr>
          <w:rFonts w:ascii="Arial" w:hAnsi="Arial" w:cs="Arial" w:hint="eastAsia"/>
          <w:b/>
          <w:bCs/>
          <w:lang w:eastAsia="zh-CN"/>
        </w:rPr>
        <w:t>iaomi</w:t>
      </w:r>
    </w:p>
    <w:p w14:paraId="4711311D" w14:textId="6EB4208C" w:rsidR="0009108F" w:rsidRPr="00ED6607" w:rsidRDefault="0009108F" w:rsidP="0009108F">
      <w:pPr>
        <w:spacing w:after="120"/>
        <w:ind w:left="1985" w:hanging="1985"/>
        <w:rPr>
          <w:rFonts w:ascii="Arial" w:hAnsi="Arial" w:cs="Arial"/>
          <w:b/>
          <w:bCs/>
          <w:color w:val="FF0000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85156D" w:rsidRPr="005661A8">
        <w:rPr>
          <w:rFonts w:ascii="Arial" w:hAnsi="Arial" w:cs="Arial"/>
          <w:b/>
          <w:bCs/>
        </w:rPr>
        <w:t>New use case</w:t>
      </w:r>
      <w:r w:rsidR="00554AA0" w:rsidRPr="005661A8">
        <w:rPr>
          <w:rFonts w:ascii="Arial" w:hAnsi="Arial" w:cs="Arial"/>
          <w:b/>
          <w:bCs/>
        </w:rPr>
        <w:t xml:space="preserve"> on </w:t>
      </w:r>
      <w:r w:rsidR="005661A8">
        <w:rPr>
          <w:rFonts w:ascii="Arial" w:hAnsi="Arial" w:cs="Arial"/>
          <w:b/>
          <w:bCs/>
          <w:lang w:eastAsia="zh-CN"/>
        </w:rPr>
        <w:t>sensing-assisted autonomous driving</w:t>
      </w:r>
    </w:p>
    <w:p w14:paraId="54D97077" w14:textId="77777777" w:rsidR="00612C55" w:rsidRDefault="00612C55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7996084A" w14:textId="3A6C8C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TR </w:t>
      </w:r>
      <w:r w:rsidR="009703B8">
        <w:rPr>
          <w:rFonts w:ascii="Arial" w:hAnsi="Arial" w:cs="Arial"/>
          <w:b/>
          <w:bCs/>
        </w:rPr>
        <w:t>22.83</w:t>
      </w:r>
      <w:r w:rsidR="0085156D">
        <w:rPr>
          <w:rFonts w:ascii="Arial" w:hAnsi="Arial" w:cs="Arial"/>
          <w:b/>
          <w:bCs/>
        </w:rPr>
        <w:t xml:space="preserve">7 </w:t>
      </w:r>
      <w:proofErr w:type="spellStart"/>
      <w:r w:rsidR="0085156D">
        <w:rPr>
          <w:rFonts w:ascii="Arial" w:hAnsi="Arial" w:cs="Arial"/>
          <w:b/>
          <w:bCs/>
        </w:rPr>
        <w:t>V0.3.0</w:t>
      </w:r>
      <w:proofErr w:type="spellEnd"/>
    </w:p>
    <w:p w14:paraId="0BC8E829" w14:textId="24E63EA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156D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B29DE5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703B8">
        <w:rPr>
          <w:rFonts w:ascii="Arial" w:hAnsi="Arial" w:cs="Arial"/>
          <w:b/>
          <w:bCs/>
        </w:rPr>
        <w:t xml:space="preserve">Nicole  </w:t>
      </w:r>
      <w:hyperlink r:id="rId9" w:history="1">
        <w:proofErr w:type="spellStart"/>
        <w:r w:rsidR="005661A8" w:rsidRPr="007E2A3B">
          <w:rPr>
            <w:rStyle w:val="a8"/>
            <w:rFonts w:ascii="Arial" w:hAnsi="Arial" w:cs="Arial"/>
            <w:b/>
            <w:bCs/>
          </w:rPr>
          <w:t>Wangxinli1@xiaomi.com</w:t>
        </w:r>
        <w:proofErr w:type="spellEnd"/>
      </w:hyperlink>
      <w:r w:rsidR="005661A8">
        <w:rPr>
          <w:rFonts w:ascii="Arial" w:hAnsi="Arial" w:cs="Arial"/>
          <w:b/>
          <w:bCs/>
        </w:rPr>
        <w:t xml:space="preserve">  Dong Chen </w:t>
      </w:r>
      <w:proofErr w:type="spellStart"/>
      <w:r w:rsidR="005661A8" w:rsidRPr="005661A8">
        <w:rPr>
          <w:rFonts w:ascii="Arial" w:hAnsi="Arial" w:cs="Arial"/>
          <w:b/>
          <w:bCs/>
        </w:rPr>
        <w:t>chendong7@xiaomi.com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E2E1C62" w:rsidR="008D05CF" w:rsidRPr="005661A8" w:rsidRDefault="008D05CF" w:rsidP="008D05CF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00AF074F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156D">
        <w:rPr>
          <w:rFonts w:ascii="Arial" w:eastAsia="Calibri" w:hAnsi="Arial" w:cs="Arial"/>
          <w:i/>
          <w:sz w:val="22"/>
          <w:szCs w:val="22"/>
        </w:rPr>
        <w:t>It is proposed to add a new use case:</w:t>
      </w:r>
      <w:r w:rsidR="0085156D" w:rsidRPr="00C510F7">
        <w:rPr>
          <w:rFonts w:ascii="Arial" w:eastAsia="Calibri" w:hAnsi="Arial" w:cs="Arial"/>
          <w:i/>
          <w:color w:val="FF0000"/>
          <w:sz w:val="22"/>
          <w:szCs w:val="22"/>
        </w:rPr>
        <w:t xml:space="preserve"> </w:t>
      </w:r>
      <w:r w:rsidR="005661A8" w:rsidRPr="005661A8">
        <w:rPr>
          <w:rFonts w:ascii="Arial" w:hAnsi="Arial" w:cs="Arial"/>
          <w:i/>
          <w:iCs/>
          <w:sz w:val="22"/>
          <w:szCs w:val="22"/>
          <w:lang w:eastAsia="zh-CN"/>
        </w:rPr>
        <w:t>sensing-assisted autonomous driving</w:t>
      </w:r>
    </w:p>
    <w:p w14:paraId="0491F502" w14:textId="39954984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Proposal</w:t>
      </w:r>
    </w:p>
    <w:p w14:paraId="6E70F031" w14:textId="636AF1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5156D">
        <w:rPr>
          <w:noProof/>
          <w:lang w:val="en-US"/>
        </w:rPr>
        <w:t>TR 22.837 V0.3.0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F19161" w14:textId="0B26C3BA" w:rsidR="009703B8" w:rsidRPr="005661A8" w:rsidRDefault="009703B8" w:rsidP="009703B8">
      <w:pPr>
        <w:pStyle w:val="2"/>
        <w:ind w:left="0" w:firstLine="0"/>
      </w:pPr>
      <w:bookmarkStart w:id="0" w:name="_Toc120038011"/>
      <w:proofErr w:type="spellStart"/>
      <w:r>
        <w:t>5.</w:t>
      </w:r>
      <w:r>
        <w:rPr>
          <w:rFonts w:hint="eastAsia"/>
          <w:lang w:eastAsia="zh-CN"/>
        </w:rPr>
        <w:t>x</w:t>
      </w:r>
      <w:proofErr w:type="spellEnd"/>
      <w:r>
        <w:tab/>
      </w:r>
      <w:r w:rsidRPr="005661A8">
        <w:t>Use case o</w:t>
      </w:r>
      <w:bookmarkEnd w:id="0"/>
      <w:r w:rsidR="0029491D" w:rsidRPr="005661A8">
        <w:t xml:space="preserve">n </w:t>
      </w:r>
      <w:r w:rsidR="005661A8" w:rsidRPr="005661A8">
        <w:t>sensing-assisted autonomous driving</w:t>
      </w:r>
    </w:p>
    <w:p w14:paraId="53C026E5" w14:textId="780CA79D" w:rsidR="002E74E5" w:rsidRDefault="009703B8" w:rsidP="003B3395">
      <w:pPr>
        <w:pStyle w:val="3"/>
      </w:pPr>
      <w:bookmarkStart w:id="1" w:name="_Toc100862437"/>
      <w:bookmarkStart w:id="2" w:name="_Toc100921161"/>
      <w:bookmarkStart w:id="3" w:name="_Toc120038012"/>
      <w:proofErr w:type="spellStart"/>
      <w:r>
        <w:t>5.</w:t>
      </w:r>
      <w:r w:rsidR="00E33626">
        <w:t>x</w:t>
      </w:r>
      <w:r>
        <w:t>.1</w:t>
      </w:r>
      <w:proofErr w:type="spellEnd"/>
      <w:r>
        <w:tab/>
        <w:t>Description</w:t>
      </w:r>
      <w:bookmarkEnd w:id="1"/>
      <w:bookmarkEnd w:id="2"/>
      <w:bookmarkEnd w:id="3"/>
    </w:p>
    <w:p w14:paraId="32FEB4CD" w14:textId="0C879A77" w:rsidR="00447706" w:rsidRDefault="001F1C87" w:rsidP="00A85559">
      <w:pPr>
        <w:rPr>
          <w:bCs/>
          <w:lang w:val="en-US"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</w:t>
      </w:r>
      <w:r>
        <w:rPr>
          <w:lang w:eastAsia="zh-CN"/>
        </w:rPr>
        <w:t>r autonomous driving</w:t>
      </w:r>
      <w:r w:rsidR="00B9485C">
        <w:rPr>
          <w:lang w:eastAsia="zh-CN"/>
        </w:rPr>
        <w:t>,</w:t>
      </w:r>
      <w:r w:rsidR="0058701E">
        <w:rPr>
          <w:lang w:eastAsia="zh-CN"/>
        </w:rPr>
        <w:t xml:space="preserve"> </w:t>
      </w:r>
      <w:r w:rsidR="00D21BD4">
        <w:rPr>
          <w:lang w:eastAsia="zh-CN"/>
        </w:rPr>
        <w:t>the environment</w:t>
      </w:r>
      <w:r w:rsidR="0058701E">
        <w:rPr>
          <w:lang w:eastAsia="zh-CN"/>
        </w:rPr>
        <w:t xml:space="preserve"> </w:t>
      </w:r>
      <w:r w:rsidR="00D21BD4">
        <w:rPr>
          <w:lang w:eastAsia="zh-CN"/>
        </w:rPr>
        <w:t>around the vehicle is the</w:t>
      </w:r>
      <w:r w:rsidR="004C17EE">
        <w:rPr>
          <w:lang w:eastAsia="zh-CN"/>
        </w:rPr>
        <w:t xml:space="preserve"> most impor</w:t>
      </w:r>
      <w:r w:rsidR="009D4DD3">
        <w:rPr>
          <w:lang w:eastAsia="zh-CN"/>
        </w:rPr>
        <w:t>tan</w:t>
      </w:r>
      <w:r w:rsidR="004C17EE">
        <w:rPr>
          <w:lang w:eastAsia="zh-CN"/>
        </w:rPr>
        <w:t>t</w:t>
      </w:r>
      <w:r w:rsidR="00D21BD4">
        <w:rPr>
          <w:lang w:eastAsia="zh-CN"/>
        </w:rPr>
        <w:t xml:space="preserve"> factor to be taken into consideration when</w:t>
      </w:r>
      <w:r w:rsidR="00772F23">
        <w:rPr>
          <w:lang w:eastAsia="zh-CN"/>
        </w:rPr>
        <w:t xml:space="preserve"> </w:t>
      </w:r>
      <w:r w:rsidR="00D21BD4">
        <w:rPr>
          <w:lang w:eastAsia="zh-CN"/>
        </w:rPr>
        <w:t xml:space="preserve">making </w:t>
      </w:r>
      <w:proofErr w:type="spellStart"/>
      <w:r w:rsidR="00772F23">
        <w:rPr>
          <w:lang w:eastAsia="zh-CN"/>
        </w:rPr>
        <w:t>maneuvering</w:t>
      </w:r>
      <w:proofErr w:type="spellEnd"/>
      <w:r w:rsidR="00772F23">
        <w:rPr>
          <w:lang w:eastAsia="zh-CN"/>
        </w:rPr>
        <w:t xml:space="preserve"> decision</w:t>
      </w:r>
      <w:r w:rsidR="007C1E79">
        <w:rPr>
          <w:lang w:eastAsia="zh-CN"/>
        </w:rPr>
        <w:t>s (</w:t>
      </w:r>
      <w:r w:rsidR="007C1E79" w:rsidRPr="007C1E79">
        <w:rPr>
          <w:lang w:eastAsia="zh-CN"/>
        </w:rPr>
        <w:t>turn, change lanes, accelerate,</w:t>
      </w:r>
      <w:r w:rsidR="001B0F12">
        <w:rPr>
          <w:lang w:eastAsia="zh-CN"/>
        </w:rPr>
        <w:t xml:space="preserve"> decelerate</w:t>
      </w:r>
      <w:r w:rsidR="007C1E79" w:rsidRPr="007C1E79">
        <w:rPr>
          <w:lang w:eastAsia="zh-CN"/>
        </w:rPr>
        <w:t xml:space="preserve"> </w:t>
      </w:r>
      <w:r w:rsidR="007C1E79">
        <w:rPr>
          <w:lang w:eastAsia="zh-CN"/>
        </w:rPr>
        <w:t>et</w:t>
      </w:r>
      <w:r w:rsidR="007C1E79">
        <w:rPr>
          <w:rFonts w:hint="eastAsia"/>
          <w:lang w:eastAsia="zh-CN"/>
        </w:rPr>
        <w:t>c</w:t>
      </w:r>
      <w:r w:rsidR="007C1E79">
        <w:rPr>
          <w:lang w:eastAsia="zh-CN"/>
        </w:rPr>
        <w:t>.)</w:t>
      </w:r>
      <w:r w:rsidR="00AE112E">
        <w:rPr>
          <w:bCs/>
          <w:lang w:val="en-US" w:eastAsia="zh-CN"/>
        </w:rPr>
        <w:t>.</w:t>
      </w:r>
      <w:r w:rsidR="008264E3">
        <w:rPr>
          <w:bCs/>
          <w:lang w:val="en-US" w:eastAsia="zh-CN"/>
        </w:rPr>
        <w:t xml:space="preserve"> </w:t>
      </w:r>
      <w:r w:rsidR="006A1378">
        <w:rPr>
          <w:bCs/>
          <w:lang w:val="en-US" w:eastAsia="zh-CN"/>
        </w:rPr>
        <w:t xml:space="preserve"> </w:t>
      </w:r>
      <w:r w:rsidR="00A26ACA">
        <w:rPr>
          <w:bCs/>
          <w:lang w:val="en-US" w:eastAsia="zh-CN"/>
        </w:rPr>
        <w:t xml:space="preserve">Given the </w:t>
      </w:r>
      <w:r w:rsidR="00F55FC3">
        <w:rPr>
          <w:rFonts w:hint="eastAsia"/>
          <w:bCs/>
          <w:lang w:val="en-US" w:eastAsia="zh-CN"/>
        </w:rPr>
        <w:t>great</w:t>
      </w:r>
      <w:r w:rsidR="00F55FC3">
        <w:rPr>
          <w:bCs/>
          <w:lang w:val="en-US" w:eastAsia="zh-CN"/>
        </w:rPr>
        <w:t xml:space="preserve"> </w:t>
      </w:r>
      <w:r w:rsidR="00A26ACA">
        <w:rPr>
          <w:bCs/>
          <w:lang w:val="en-US" w:eastAsia="zh-CN"/>
        </w:rPr>
        <w:t>computing capa</w:t>
      </w:r>
      <w:r w:rsidR="00F55FC3">
        <w:rPr>
          <w:bCs/>
          <w:lang w:val="en-US" w:eastAsia="zh-CN"/>
        </w:rPr>
        <w:t xml:space="preserve">city </w:t>
      </w:r>
      <w:r w:rsidR="00A26ACA">
        <w:rPr>
          <w:bCs/>
          <w:lang w:val="en-US" w:eastAsia="zh-CN"/>
        </w:rPr>
        <w:t xml:space="preserve">of the vehicle, it will be more efficient and accurate to allow </w:t>
      </w:r>
      <w:r w:rsidR="00EB0CD7">
        <w:rPr>
          <w:bCs/>
          <w:lang w:val="en-US" w:eastAsia="zh-CN"/>
        </w:rPr>
        <w:t xml:space="preserve">the </w:t>
      </w:r>
      <w:r w:rsidR="00A26ACA">
        <w:rPr>
          <w:bCs/>
          <w:lang w:val="en-US" w:eastAsia="zh-CN"/>
        </w:rPr>
        <w:t xml:space="preserve">vehicle to </w:t>
      </w:r>
      <w:r w:rsidR="00F87E59">
        <w:rPr>
          <w:bCs/>
          <w:lang w:val="en-US" w:eastAsia="zh-CN"/>
        </w:rPr>
        <w:t xml:space="preserve">perform sensing by cooperating with </w:t>
      </w:r>
      <w:r w:rsidR="00A72ABE">
        <w:rPr>
          <w:bCs/>
          <w:lang w:val="en-US" w:eastAsia="zh-CN"/>
        </w:rPr>
        <w:t>other vehicles or by itself</w:t>
      </w:r>
      <w:r w:rsidR="006E0414">
        <w:rPr>
          <w:bCs/>
          <w:lang w:val="en-US" w:eastAsia="zh-CN"/>
        </w:rPr>
        <w:t xml:space="preserve"> (</w:t>
      </w:r>
      <w:r w:rsidR="00A72ABE">
        <w:rPr>
          <w:rFonts w:hint="eastAsia"/>
          <w:bCs/>
          <w:lang w:val="en-US" w:eastAsia="zh-CN"/>
        </w:rPr>
        <w:t>d</w:t>
      </w:r>
      <w:r w:rsidR="00A72ABE">
        <w:rPr>
          <w:bCs/>
          <w:lang w:val="en-US" w:eastAsia="zh-CN"/>
        </w:rPr>
        <w:t>epending on capability</w:t>
      </w:r>
      <w:r w:rsidR="006E0414">
        <w:rPr>
          <w:bCs/>
          <w:lang w:val="en-US" w:eastAsia="zh-CN"/>
        </w:rPr>
        <w:t>)</w:t>
      </w:r>
      <w:r w:rsidR="00A26ACA">
        <w:rPr>
          <w:bCs/>
          <w:lang w:val="en-US" w:eastAsia="zh-CN"/>
        </w:rPr>
        <w:t xml:space="preserve"> and</w:t>
      </w:r>
      <w:r w:rsidR="006E0414">
        <w:rPr>
          <w:bCs/>
          <w:lang w:val="en-US" w:eastAsia="zh-CN"/>
        </w:rPr>
        <w:t xml:space="preserve"> derive sensing result locally</w:t>
      </w:r>
      <w:r w:rsidR="000443B8">
        <w:rPr>
          <w:bCs/>
          <w:lang w:val="en-US" w:eastAsia="zh-CN"/>
        </w:rPr>
        <w:t>.</w:t>
      </w:r>
      <w:r w:rsidR="004D3470">
        <w:rPr>
          <w:bCs/>
          <w:lang w:val="en-US" w:eastAsia="zh-CN"/>
        </w:rPr>
        <w:t xml:space="preserve"> The sensing result </w:t>
      </w:r>
      <w:r w:rsidR="004400FE">
        <w:rPr>
          <w:bCs/>
          <w:lang w:val="en-US" w:eastAsia="zh-CN"/>
        </w:rPr>
        <w:t xml:space="preserve">can be exposed to </w:t>
      </w:r>
      <w:r w:rsidR="004D3470">
        <w:rPr>
          <w:bCs/>
          <w:lang w:val="en-US" w:eastAsia="zh-CN"/>
        </w:rPr>
        <w:t xml:space="preserve">applications in the vehicle, </w:t>
      </w:r>
      <w:r w:rsidR="004D3470">
        <w:rPr>
          <w:rFonts w:hint="eastAsia"/>
          <w:bCs/>
          <w:lang w:val="en-US" w:eastAsia="zh-CN"/>
        </w:rPr>
        <w:t>e</w:t>
      </w:r>
      <w:r w:rsidR="004D3470">
        <w:rPr>
          <w:bCs/>
          <w:lang w:val="en-US" w:eastAsia="zh-CN"/>
        </w:rPr>
        <w:t>.g.,  the Automated Driving System(ADS)</w:t>
      </w:r>
      <w:r w:rsidR="00A61069">
        <w:rPr>
          <w:bCs/>
          <w:lang w:val="en-US" w:eastAsia="zh-CN"/>
        </w:rPr>
        <w:t xml:space="preserve"> for maneuvering decisions. </w:t>
      </w:r>
    </w:p>
    <w:p w14:paraId="74F88D8A" w14:textId="258E559F" w:rsidR="0086583C" w:rsidRPr="0086583C" w:rsidRDefault="00C0664A" w:rsidP="00A85559">
      <w:pPr>
        <w:rPr>
          <w:lang w:eastAsia="zh-CN"/>
        </w:rPr>
      </w:pP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ore</w:t>
      </w:r>
      <w:r>
        <w:rPr>
          <w:lang w:val="en-US" w:eastAsia="zh-CN"/>
        </w:rPr>
        <w:t>over</w:t>
      </w:r>
      <w:r w:rsidR="00D21BD4">
        <w:rPr>
          <w:lang w:eastAsia="zh-CN"/>
        </w:rPr>
        <w:t>,</w:t>
      </w:r>
      <w:r w:rsidR="000A5177">
        <w:rPr>
          <w:lang w:eastAsia="zh-CN"/>
        </w:rPr>
        <w:t xml:space="preserve"> </w:t>
      </w:r>
      <w:r w:rsidR="006435E7">
        <w:rPr>
          <w:lang w:eastAsia="zh-CN"/>
        </w:rPr>
        <w:t xml:space="preserve">automotive </w:t>
      </w:r>
      <w:proofErr w:type="spellStart"/>
      <w:r w:rsidR="006435E7">
        <w:rPr>
          <w:lang w:eastAsia="zh-CN"/>
        </w:rPr>
        <w:t>maneuvering</w:t>
      </w:r>
      <w:proofErr w:type="spellEnd"/>
      <w:r w:rsidR="00C02E03">
        <w:rPr>
          <w:lang w:eastAsia="zh-CN"/>
        </w:rPr>
        <w:t xml:space="preserve"> </w:t>
      </w:r>
      <w:r w:rsidR="000A5177">
        <w:rPr>
          <w:lang w:eastAsia="zh-CN"/>
        </w:rPr>
        <w:t xml:space="preserve">will be able to work in areas without </w:t>
      </w:r>
      <w:r w:rsidR="00DA49A4">
        <w:rPr>
          <w:lang w:eastAsia="zh-CN"/>
        </w:rPr>
        <w:t>network coverage</w:t>
      </w:r>
      <w:r w:rsidR="00E51C37">
        <w:rPr>
          <w:lang w:eastAsia="zh-CN"/>
        </w:rPr>
        <w:t xml:space="preserve"> by allowing </w:t>
      </w:r>
      <w:r w:rsidR="00E51C37" w:rsidRPr="00103185">
        <w:rPr>
          <w:lang w:eastAsia="zh-CN"/>
        </w:rPr>
        <w:t>the vehicle to perform sensing by cooperating with other vehicles or by itself</w:t>
      </w:r>
      <w:r w:rsidR="00E838B2">
        <w:rPr>
          <w:lang w:eastAsia="zh-CN"/>
        </w:rPr>
        <w:t>, which provides a better experience for drivers.</w:t>
      </w:r>
    </w:p>
    <w:p w14:paraId="5A39E17C" w14:textId="39CB966D" w:rsidR="007B2E44" w:rsidRPr="003F2973" w:rsidRDefault="003F2973" w:rsidP="003F297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6EF01F3" wp14:editId="0B118297">
            <wp:extent cx="3498254" cy="247107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990" cy="2476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A6188A" w14:textId="7BCF60F6" w:rsidR="005D713B" w:rsidRDefault="005D713B" w:rsidP="00D369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zh-CN" w:bidi="ar"/>
        </w:rPr>
      </w:pPr>
      <w:bookmarkStart w:id="4" w:name="_Hlk126180821"/>
      <w:r>
        <w:rPr>
          <w:rFonts w:ascii="Arial" w:hAnsi="Arial"/>
          <w:b/>
          <w:lang w:val="en-US" w:eastAsia="zh-CN" w:bidi="ar"/>
        </w:rPr>
        <w:t xml:space="preserve">Figure </w:t>
      </w:r>
      <w:proofErr w:type="spellStart"/>
      <w:r>
        <w:rPr>
          <w:rFonts w:ascii="Arial" w:hAnsi="Arial"/>
          <w:b/>
          <w:lang w:val="en-US" w:eastAsia="zh-CN" w:bidi="ar"/>
        </w:rPr>
        <w:t>5.x.1</w:t>
      </w:r>
      <w:proofErr w:type="spellEnd"/>
      <w:r>
        <w:rPr>
          <w:rFonts w:ascii="Arial" w:hAnsi="Arial"/>
          <w:b/>
          <w:lang w:val="en-US" w:eastAsia="zh-CN" w:bidi="ar"/>
        </w:rPr>
        <w:t>-1:</w:t>
      </w:r>
      <w:r w:rsidR="0004330D">
        <w:rPr>
          <w:rFonts w:ascii="Arial" w:hAnsi="Arial"/>
          <w:b/>
          <w:lang w:val="en-US" w:eastAsia="zh-CN" w:bidi="ar"/>
        </w:rPr>
        <w:t xml:space="preserve"> An</w:t>
      </w:r>
      <w:r w:rsidR="008477D8">
        <w:rPr>
          <w:rFonts w:ascii="Arial" w:hAnsi="Arial"/>
          <w:b/>
          <w:lang w:val="en-US" w:eastAsia="zh-CN" w:bidi="ar"/>
        </w:rPr>
        <w:t xml:space="preserve"> </w:t>
      </w:r>
      <w:r w:rsidR="00FD4D6E">
        <w:rPr>
          <w:rFonts w:ascii="Arial" w:hAnsi="Arial"/>
          <w:b/>
          <w:lang w:val="en-US" w:eastAsia="zh-CN" w:bidi="ar"/>
        </w:rPr>
        <w:t xml:space="preserve">illustration </w:t>
      </w:r>
      <w:r w:rsidR="00316CAD">
        <w:rPr>
          <w:rFonts w:ascii="Arial" w:hAnsi="Arial"/>
          <w:b/>
          <w:lang w:val="en-US" w:eastAsia="zh-CN" w:bidi="ar"/>
        </w:rPr>
        <w:t xml:space="preserve">of vehicle-centric sensing of the </w:t>
      </w:r>
      <w:r w:rsidR="00A310CE">
        <w:rPr>
          <w:rFonts w:ascii="Arial" w:hAnsi="Arial"/>
          <w:b/>
          <w:lang w:val="en-US" w:eastAsia="zh-CN" w:bidi="ar"/>
        </w:rPr>
        <w:t>surroundings</w:t>
      </w:r>
    </w:p>
    <w:p w14:paraId="31534C59" w14:textId="60D3D073" w:rsidR="009703B8" w:rsidRDefault="009703B8" w:rsidP="009703B8">
      <w:pPr>
        <w:pStyle w:val="3"/>
      </w:pPr>
      <w:bookmarkStart w:id="5" w:name="_Toc100862438"/>
      <w:bookmarkStart w:id="6" w:name="_Toc100921162"/>
      <w:bookmarkStart w:id="7" w:name="_Toc120038013"/>
      <w:bookmarkEnd w:id="4"/>
      <w:proofErr w:type="spellStart"/>
      <w:r>
        <w:lastRenderedPageBreak/>
        <w:t>5.</w:t>
      </w:r>
      <w:r w:rsidR="00504D3D">
        <w:rPr>
          <w:rFonts w:hint="eastAsia"/>
          <w:lang w:eastAsia="zh-CN"/>
        </w:rPr>
        <w:t>x</w:t>
      </w:r>
      <w:r>
        <w:t>.2</w:t>
      </w:r>
      <w:proofErr w:type="spellEnd"/>
      <w:r>
        <w:tab/>
        <w:t>Pre-conditions</w:t>
      </w:r>
      <w:bookmarkEnd w:id="5"/>
      <w:bookmarkEnd w:id="6"/>
      <w:bookmarkEnd w:id="7"/>
    </w:p>
    <w:p w14:paraId="38F0ABD6" w14:textId="0C9095B6" w:rsidR="00D04B6B" w:rsidRPr="00D04B6B" w:rsidRDefault="00CF4DD8" w:rsidP="00D04B6B">
      <w:pPr>
        <w:rPr>
          <w:lang w:eastAsia="zh-CN"/>
        </w:rPr>
      </w:pPr>
      <w:r>
        <w:rPr>
          <w:lang w:eastAsia="zh-CN"/>
        </w:rPr>
        <w:t xml:space="preserve">Both Alice’s and Bob’s </w:t>
      </w:r>
      <w:r w:rsidR="00624283">
        <w:rPr>
          <w:lang w:eastAsia="zh-CN"/>
        </w:rPr>
        <w:t>vehicle</w:t>
      </w:r>
      <w:r>
        <w:rPr>
          <w:lang w:eastAsia="zh-CN"/>
        </w:rPr>
        <w:t>s are</w:t>
      </w:r>
      <w:r w:rsidR="007D29B0">
        <w:rPr>
          <w:lang w:eastAsia="zh-CN"/>
        </w:rPr>
        <w:t xml:space="preserve"> equipped </w:t>
      </w:r>
      <w:r w:rsidR="005D5E49">
        <w:rPr>
          <w:lang w:eastAsia="zh-CN"/>
        </w:rPr>
        <w:t xml:space="preserve">with </w:t>
      </w:r>
      <w:r w:rsidR="00F77ECE">
        <w:rPr>
          <w:lang w:eastAsia="zh-CN"/>
        </w:rPr>
        <w:t xml:space="preserve">NR-based sensing </w:t>
      </w:r>
      <w:r w:rsidR="00B13B1F">
        <w:rPr>
          <w:lang w:eastAsia="zh-CN"/>
        </w:rPr>
        <w:t>technology</w:t>
      </w:r>
      <w:r w:rsidR="007D29B0">
        <w:rPr>
          <w:lang w:eastAsia="zh-CN"/>
        </w:rPr>
        <w:t>.</w:t>
      </w:r>
      <w:r w:rsidR="007D29B0">
        <w:rPr>
          <w:rFonts w:hint="eastAsia"/>
          <w:lang w:eastAsia="zh-CN"/>
        </w:rPr>
        <w:t xml:space="preserve"> </w:t>
      </w:r>
      <w:r w:rsidR="00984718" w:rsidRPr="00984718">
        <w:rPr>
          <w:lang w:eastAsia="zh-CN"/>
        </w:rPr>
        <w:t xml:space="preserve">Additionally, </w:t>
      </w:r>
      <w:r w:rsidR="001B55A0">
        <w:rPr>
          <w:lang w:eastAsia="zh-CN"/>
        </w:rPr>
        <w:t xml:space="preserve">the </w:t>
      </w:r>
      <w:r w:rsidR="007D29B0">
        <w:rPr>
          <w:lang w:eastAsia="zh-CN"/>
        </w:rPr>
        <w:t>vehicle</w:t>
      </w:r>
      <w:r w:rsidR="001B55A0">
        <w:rPr>
          <w:lang w:eastAsia="zh-CN"/>
        </w:rPr>
        <w:t>s</w:t>
      </w:r>
      <w:r w:rsidR="007D29B0">
        <w:rPr>
          <w:lang w:eastAsia="zh-CN"/>
        </w:rPr>
        <w:t xml:space="preserve"> </w:t>
      </w:r>
      <w:r w:rsidR="001B55A0">
        <w:rPr>
          <w:lang w:eastAsia="zh-CN"/>
        </w:rPr>
        <w:t>are</w:t>
      </w:r>
      <w:r w:rsidR="00984718" w:rsidRPr="00984718">
        <w:rPr>
          <w:lang w:eastAsia="zh-CN"/>
        </w:rPr>
        <w:t xml:space="preserve"> capable of </w:t>
      </w:r>
      <w:proofErr w:type="spellStart"/>
      <w:r w:rsidR="00984718" w:rsidRPr="00984718">
        <w:rPr>
          <w:lang w:eastAsia="zh-CN"/>
        </w:rPr>
        <w:t>5G</w:t>
      </w:r>
      <w:proofErr w:type="spellEnd"/>
      <w:r w:rsidR="00984718" w:rsidRPr="00984718">
        <w:rPr>
          <w:lang w:eastAsia="zh-CN"/>
        </w:rPr>
        <w:t xml:space="preserve"> communications, including direct communication with other vehicles, communication with </w:t>
      </w:r>
      <w:proofErr w:type="spellStart"/>
      <w:r w:rsidR="00984718" w:rsidRPr="00984718">
        <w:rPr>
          <w:lang w:eastAsia="zh-CN"/>
        </w:rPr>
        <w:t>5G</w:t>
      </w:r>
      <w:proofErr w:type="spellEnd"/>
      <w:r w:rsidR="00984718" w:rsidRPr="00984718">
        <w:rPr>
          <w:lang w:eastAsia="zh-CN"/>
        </w:rPr>
        <w:t xml:space="preserve"> system via RAN entities.</w:t>
      </w:r>
    </w:p>
    <w:p w14:paraId="405132A9" w14:textId="32FE49C5" w:rsidR="009703B8" w:rsidRDefault="009703B8" w:rsidP="009703B8">
      <w:pPr>
        <w:pStyle w:val="3"/>
      </w:pPr>
      <w:bookmarkStart w:id="8" w:name="_Toc100862439"/>
      <w:bookmarkStart w:id="9" w:name="_Toc100921163"/>
      <w:bookmarkStart w:id="10" w:name="_Toc120038014"/>
      <w:proofErr w:type="spellStart"/>
      <w:r>
        <w:t>5.</w:t>
      </w:r>
      <w:r w:rsidR="00504D3D">
        <w:t>x</w:t>
      </w:r>
      <w:r>
        <w:t>.3</w:t>
      </w:r>
      <w:proofErr w:type="spellEnd"/>
      <w:r>
        <w:tab/>
        <w:t>Service Flows</w:t>
      </w:r>
      <w:bookmarkEnd w:id="8"/>
      <w:bookmarkEnd w:id="9"/>
      <w:bookmarkEnd w:id="10"/>
    </w:p>
    <w:p w14:paraId="6060C66F" w14:textId="6E7F4E1B" w:rsidR="00F51017" w:rsidRDefault="00F51017" w:rsidP="00F51017"/>
    <w:p w14:paraId="24E45A72" w14:textId="5005A6F9" w:rsidR="00F51017" w:rsidRDefault="00611606" w:rsidP="00F51017">
      <w:pPr>
        <w:jc w:val="center"/>
      </w:pPr>
      <w:r>
        <w:rPr>
          <w:noProof/>
        </w:rPr>
        <w:drawing>
          <wp:inline distT="0" distB="0" distL="0" distR="0" wp14:anchorId="6C6B513D" wp14:editId="5D4EF7A5">
            <wp:extent cx="4004310" cy="391328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223" cy="3935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F7D347" w14:textId="4B34868C" w:rsidR="00F85E2F" w:rsidRPr="008F483F" w:rsidRDefault="00F51017" w:rsidP="008F483F">
      <w:pPr>
        <w:jc w:val="center"/>
        <w:rPr>
          <w:b/>
        </w:rPr>
      </w:pPr>
      <w:r w:rsidRPr="00F51017">
        <w:rPr>
          <w:b/>
        </w:rPr>
        <w:t xml:space="preserve">Figure </w:t>
      </w:r>
      <w:proofErr w:type="spellStart"/>
      <w:r w:rsidRPr="00F51017">
        <w:rPr>
          <w:b/>
        </w:rPr>
        <w:t>5.x.2</w:t>
      </w:r>
      <w:proofErr w:type="spellEnd"/>
      <w:r w:rsidRPr="00F51017">
        <w:rPr>
          <w:b/>
        </w:rPr>
        <w:t xml:space="preserve">-1: </w:t>
      </w:r>
      <w:r w:rsidR="00646AFA">
        <w:rPr>
          <w:b/>
        </w:rPr>
        <w:t xml:space="preserve">An illustration </w:t>
      </w:r>
      <w:r w:rsidR="00664CBD">
        <w:rPr>
          <w:b/>
        </w:rPr>
        <w:t>of sensing without network coverage</w:t>
      </w:r>
    </w:p>
    <w:p w14:paraId="2B284B21" w14:textId="6085A287" w:rsidR="00F85E2F" w:rsidRDefault="00B40A4B" w:rsidP="008A759A">
      <w:pPr>
        <w:pStyle w:val="ab"/>
        <w:numPr>
          <w:ilvl w:val="0"/>
          <w:numId w:val="9"/>
        </w:numPr>
        <w:ind w:firstLineChars="0"/>
        <w:jc w:val="both"/>
      </w:pPr>
      <w:r>
        <w:t>Alice drives to her cottage for vacation. Before setting out, she</w:t>
      </w:r>
      <w:r w:rsidR="000C7F48">
        <w:t xml:space="preserve"> </w:t>
      </w:r>
      <w:r w:rsidR="00CE73C4">
        <w:t>enter</w:t>
      </w:r>
      <w:r w:rsidR="00F85E2F">
        <w:rPr>
          <w:rFonts w:hint="eastAsia"/>
          <w:lang w:eastAsia="zh-CN"/>
        </w:rPr>
        <w:t>s</w:t>
      </w:r>
      <w:r w:rsidR="00CE73C4">
        <w:t xml:space="preserve"> the destination to </w:t>
      </w:r>
      <w:r>
        <w:t xml:space="preserve">the navigation system for path planning. </w:t>
      </w:r>
      <w:r w:rsidR="00CE73C4">
        <w:t xml:space="preserve">To </w:t>
      </w:r>
      <w:r w:rsidR="003E245B">
        <w:t>avoid</w:t>
      </w:r>
      <w:r w:rsidR="0063377B">
        <w:t xml:space="preserve"> </w:t>
      </w:r>
      <w:r w:rsidR="003E245B">
        <w:t>traffic jam</w:t>
      </w:r>
      <w:r w:rsidR="0063377B">
        <w:t>s</w:t>
      </w:r>
      <w:r w:rsidR="003E245B">
        <w:t xml:space="preserve">, the navigation system </w:t>
      </w:r>
      <w:r w:rsidR="00786FC2">
        <w:t>sends a sensing request to</w:t>
      </w:r>
      <w:r w:rsidR="00A74333">
        <w:t xml:space="preserve"> the core network</w:t>
      </w:r>
      <w:r w:rsidR="00786FC2">
        <w:t xml:space="preserve"> </w:t>
      </w:r>
      <w:r w:rsidR="00C851B0">
        <w:t xml:space="preserve">to </w:t>
      </w:r>
      <w:r w:rsidR="006C3AC1">
        <w:rPr>
          <w:rFonts w:hint="eastAsia"/>
          <w:lang w:eastAsia="zh-CN"/>
        </w:rPr>
        <w:t>g</w:t>
      </w:r>
      <w:r w:rsidR="006C3AC1">
        <w:rPr>
          <w:lang w:eastAsia="zh-CN"/>
        </w:rPr>
        <w:t xml:space="preserve">et a full picture of </w:t>
      </w:r>
      <w:r w:rsidR="00C851B0">
        <w:t>the traffic condition for all potential routes.</w:t>
      </w:r>
      <w:r w:rsidR="00A9096A">
        <w:t xml:space="preserve">  </w:t>
      </w:r>
    </w:p>
    <w:p w14:paraId="4C553BF4" w14:textId="4A2A6740" w:rsidR="00A33634" w:rsidRDefault="00A33634" w:rsidP="005A44B3">
      <w:pPr>
        <w:pStyle w:val="ab"/>
        <w:numPr>
          <w:ilvl w:val="0"/>
          <w:numId w:val="9"/>
        </w:numPr>
        <w:ind w:firstLineChars="0"/>
        <w:jc w:val="both"/>
        <w:rPr>
          <w:lang w:eastAsia="zh-CN"/>
        </w:rPr>
      </w:pPr>
      <w:r>
        <w:rPr>
          <w:lang w:eastAsia="zh-CN"/>
        </w:rPr>
        <w:t>A</w:t>
      </w:r>
      <w:r w:rsidR="008A759A">
        <w:rPr>
          <w:lang w:eastAsia="zh-CN"/>
        </w:rPr>
        <w:t>ppropriate b</w:t>
      </w:r>
      <w:r w:rsidR="00271905">
        <w:rPr>
          <w:rFonts w:hint="eastAsia"/>
          <w:lang w:eastAsia="zh-CN"/>
        </w:rPr>
        <w:t>ase</w:t>
      </w:r>
      <w:r w:rsidR="00271905">
        <w:rPr>
          <w:lang w:eastAsia="zh-CN"/>
        </w:rPr>
        <w:t xml:space="preserve"> stations along the potential routes</w:t>
      </w:r>
      <w:r w:rsidR="0027373B"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selected </w:t>
      </w:r>
      <w:r w:rsidR="0027373B">
        <w:rPr>
          <w:lang w:eastAsia="zh-CN"/>
        </w:rPr>
        <w:t xml:space="preserve">to </w:t>
      </w:r>
      <w:r w:rsidR="003F2FF2">
        <w:rPr>
          <w:lang w:eastAsia="zh-CN"/>
        </w:rPr>
        <w:t xml:space="preserve">perform sensing. </w:t>
      </w:r>
      <w:r w:rsidR="006C44A3">
        <w:rPr>
          <w:lang w:eastAsia="zh-CN"/>
        </w:rPr>
        <w:t>T</w:t>
      </w:r>
      <w:r w:rsidR="006C44A3">
        <w:rPr>
          <w:rFonts w:hint="eastAsia"/>
          <w:lang w:eastAsia="zh-CN"/>
        </w:rPr>
        <w:t>h</w:t>
      </w:r>
      <w:r w:rsidR="006C44A3">
        <w:rPr>
          <w:lang w:eastAsia="zh-CN"/>
        </w:rPr>
        <w:t xml:space="preserve">e sensing signals transmitted by a base station </w:t>
      </w:r>
      <w:r w:rsidR="00724FC7">
        <w:rPr>
          <w:lang w:eastAsia="zh-CN"/>
        </w:rPr>
        <w:t>are</w:t>
      </w:r>
      <w:r w:rsidR="006C44A3">
        <w:rPr>
          <w:lang w:eastAsia="zh-CN"/>
        </w:rPr>
        <w:t xml:space="preserve"> influenced and bounced by </w:t>
      </w:r>
      <w:r w:rsidR="00724FC7">
        <w:rPr>
          <w:lang w:eastAsia="zh-CN"/>
        </w:rPr>
        <w:t>vehicles and pedestrians on the road and then monitored by the base station and other base stations.</w:t>
      </w:r>
    </w:p>
    <w:p w14:paraId="2ACB7A4B" w14:textId="5603DA4A" w:rsidR="00056DFD" w:rsidRDefault="003F2FF2" w:rsidP="00E907BE">
      <w:pPr>
        <w:pStyle w:val="ab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The sensing measurement data is</w:t>
      </w:r>
      <w:r w:rsidR="00FD259B">
        <w:rPr>
          <w:lang w:eastAsia="zh-CN"/>
        </w:rPr>
        <w:t xml:space="preserve"> </w:t>
      </w:r>
      <w:r w:rsidR="00FD259B">
        <w:rPr>
          <w:rFonts w:hint="eastAsia"/>
          <w:lang w:eastAsia="zh-CN"/>
        </w:rPr>
        <w:t>col</w:t>
      </w:r>
      <w:r w:rsidR="00FD259B">
        <w:rPr>
          <w:lang w:eastAsia="zh-CN"/>
        </w:rPr>
        <w:t>lected</w:t>
      </w:r>
      <w:r>
        <w:rPr>
          <w:lang w:eastAsia="zh-CN"/>
        </w:rPr>
        <w:t xml:space="preserve"> from the base stations</w:t>
      </w:r>
      <w:r w:rsidR="00FD259B">
        <w:rPr>
          <w:lang w:eastAsia="zh-CN"/>
        </w:rPr>
        <w:t xml:space="preserve"> and </w:t>
      </w:r>
      <w:r w:rsidR="004C29FC">
        <w:rPr>
          <w:lang w:eastAsia="zh-CN"/>
        </w:rPr>
        <w:t xml:space="preserve">further processed into sensing result by </w:t>
      </w:r>
      <w:r w:rsidR="00A74333">
        <w:rPr>
          <w:lang w:eastAsia="zh-CN"/>
        </w:rPr>
        <w:t>the core network</w:t>
      </w:r>
      <w:r w:rsidR="004C29FC">
        <w:rPr>
          <w:lang w:eastAsia="zh-CN"/>
        </w:rPr>
        <w:t xml:space="preserve">. </w:t>
      </w:r>
      <w:r w:rsidR="004C29FC" w:rsidRPr="00C52CB8">
        <w:rPr>
          <w:lang w:eastAsia="zh-CN"/>
        </w:rPr>
        <w:t xml:space="preserve">The mobile operator exposes the sensing result to the navigation system for path </w:t>
      </w:r>
      <w:r w:rsidR="00484E8B" w:rsidRPr="00C52CB8">
        <w:rPr>
          <w:lang w:eastAsia="zh-CN"/>
        </w:rPr>
        <w:t>planning</w:t>
      </w:r>
      <w:r w:rsidR="004C29FC" w:rsidRPr="00C52CB8">
        <w:rPr>
          <w:lang w:eastAsia="zh-CN"/>
        </w:rPr>
        <w:t xml:space="preserve">. </w:t>
      </w:r>
      <w:r w:rsidR="0045632C" w:rsidRPr="00C52CB8">
        <w:rPr>
          <w:lang w:eastAsia="zh-CN"/>
        </w:rPr>
        <w:t xml:space="preserve">Based on the sensing result, </w:t>
      </w:r>
      <w:r w:rsidR="00C87770" w:rsidRPr="00C52CB8">
        <w:rPr>
          <w:lang w:eastAsia="zh-CN"/>
        </w:rPr>
        <w:t>a path without traffic jam is de</w:t>
      </w:r>
      <w:r w:rsidR="00C87770">
        <w:rPr>
          <w:lang w:eastAsia="zh-CN"/>
        </w:rPr>
        <w:t xml:space="preserve">termined </w:t>
      </w:r>
      <w:r w:rsidR="002C2CA1">
        <w:rPr>
          <w:lang w:eastAsia="zh-CN"/>
        </w:rPr>
        <w:t>and Alice f</w:t>
      </w:r>
      <w:r w:rsidR="002C2CA1" w:rsidRPr="002C2CA1">
        <w:rPr>
          <w:lang w:eastAsia="zh-CN"/>
        </w:rPr>
        <w:t>ollow</w:t>
      </w:r>
      <w:r w:rsidR="002C2CA1">
        <w:rPr>
          <w:rFonts w:hint="eastAsia"/>
          <w:lang w:eastAsia="zh-CN"/>
        </w:rPr>
        <w:t>s</w:t>
      </w:r>
      <w:r w:rsidR="002C2CA1" w:rsidRPr="002C2CA1">
        <w:rPr>
          <w:lang w:eastAsia="zh-CN"/>
        </w:rPr>
        <w:t xml:space="preserve"> the path </w:t>
      </w:r>
      <w:r w:rsidR="002C2CA1">
        <w:rPr>
          <w:lang w:eastAsia="zh-CN"/>
        </w:rPr>
        <w:t xml:space="preserve">determined </w:t>
      </w:r>
      <w:r w:rsidR="002C2CA1" w:rsidRPr="002C2CA1">
        <w:rPr>
          <w:lang w:eastAsia="zh-CN"/>
        </w:rPr>
        <w:t>by the navigation system</w:t>
      </w:r>
      <w:r w:rsidR="002C2CA1">
        <w:rPr>
          <w:lang w:eastAsia="zh-CN"/>
        </w:rPr>
        <w:t>.</w:t>
      </w:r>
    </w:p>
    <w:p w14:paraId="32D4B2D5" w14:textId="05D5D99B" w:rsidR="001E286D" w:rsidRDefault="009F1FB8" w:rsidP="00774B05">
      <w:pPr>
        <w:pStyle w:val="ab"/>
        <w:numPr>
          <w:ilvl w:val="0"/>
          <w:numId w:val="9"/>
        </w:numPr>
        <w:ind w:firstLineChars="0"/>
        <w:jc w:val="both"/>
      </w:pPr>
      <w:r>
        <w:rPr>
          <w:lang w:eastAsia="zh-CN"/>
        </w:rPr>
        <w:t>There is a</w:t>
      </w:r>
      <w:r w:rsidR="00184F1F">
        <w:rPr>
          <w:lang w:eastAsia="zh-CN"/>
        </w:rPr>
        <w:t xml:space="preserve"> </w:t>
      </w:r>
      <w:r w:rsidR="00184F1F">
        <w:rPr>
          <w:rFonts w:hint="eastAsia"/>
          <w:lang w:eastAsia="zh-CN"/>
        </w:rPr>
        <w:t>long</w:t>
      </w:r>
      <w:r>
        <w:rPr>
          <w:lang w:eastAsia="zh-CN"/>
        </w:rPr>
        <w:t xml:space="preserve"> </w:t>
      </w:r>
      <w:r w:rsidR="00187383">
        <w:rPr>
          <w:lang w:eastAsia="zh-CN"/>
        </w:rPr>
        <w:t>tunnel</w:t>
      </w:r>
      <w:r w:rsidR="00D57701">
        <w:rPr>
          <w:lang w:eastAsia="zh-CN"/>
        </w:rPr>
        <w:t xml:space="preserve"> without coverage</w:t>
      </w:r>
      <w:r w:rsidR="00B659E9">
        <w:rPr>
          <w:lang w:eastAsia="zh-CN"/>
        </w:rPr>
        <w:t xml:space="preserve"> </w:t>
      </w:r>
      <w:r w:rsidR="0071056B">
        <w:rPr>
          <w:rFonts w:hint="eastAsia"/>
          <w:lang w:eastAsia="zh-CN"/>
        </w:rPr>
        <w:t>on</w:t>
      </w:r>
      <w:r w:rsidR="0071056B">
        <w:rPr>
          <w:lang w:eastAsia="zh-CN"/>
        </w:rPr>
        <w:t xml:space="preserve"> Alice’s route</w:t>
      </w:r>
      <w:r w:rsidR="00D57701">
        <w:rPr>
          <w:lang w:eastAsia="zh-CN"/>
        </w:rPr>
        <w:t>. Bob</w:t>
      </w:r>
      <w:r w:rsidR="00A36F78">
        <w:rPr>
          <w:lang w:eastAsia="zh-CN"/>
        </w:rPr>
        <w:t xml:space="preserve"> i</w:t>
      </w:r>
      <w:r w:rsidR="000D71ED">
        <w:rPr>
          <w:lang w:eastAsia="zh-CN"/>
        </w:rPr>
        <w:t>s</w:t>
      </w:r>
      <w:r w:rsidR="00A36F78">
        <w:rPr>
          <w:lang w:eastAsia="zh-CN"/>
        </w:rPr>
        <w:t xml:space="preserve"> driving in the tunnel. Since there is no network coverage,</w:t>
      </w:r>
      <w:r w:rsidR="000D71ED">
        <w:rPr>
          <w:lang w:eastAsia="zh-CN"/>
        </w:rPr>
        <w:t xml:space="preserve"> </w:t>
      </w:r>
      <w:r w:rsidR="00761B07">
        <w:rPr>
          <w:lang w:eastAsia="zh-CN"/>
        </w:rPr>
        <w:t>Bob’s</w:t>
      </w:r>
      <w:r w:rsidR="00A36F78">
        <w:rPr>
          <w:lang w:eastAsia="zh-CN"/>
        </w:rPr>
        <w:t xml:space="preserve"> </w:t>
      </w:r>
      <w:r w:rsidR="000D71ED">
        <w:rPr>
          <w:lang w:eastAsia="zh-CN"/>
        </w:rPr>
        <w:t>vehicle</w:t>
      </w:r>
      <w:r w:rsidR="00D57701">
        <w:rPr>
          <w:lang w:eastAsia="zh-CN"/>
        </w:rPr>
        <w:t xml:space="preserve"> </w:t>
      </w:r>
      <w:r w:rsidR="00761B07">
        <w:rPr>
          <w:lang w:eastAsia="zh-CN"/>
        </w:rPr>
        <w:t>perform</w:t>
      </w:r>
      <w:r w:rsidR="006C3AC1">
        <w:rPr>
          <w:rFonts w:hint="eastAsia"/>
          <w:lang w:eastAsia="zh-CN"/>
        </w:rPr>
        <w:t>s</w:t>
      </w:r>
      <w:r w:rsidR="00D57701">
        <w:rPr>
          <w:lang w:eastAsia="zh-CN"/>
        </w:rPr>
        <w:t xml:space="preserve"> </w:t>
      </w:r>
      <w:r w:rsidR="00E974DD">
        <w:rPr>
          <w:lang w:eastAsia="zh-CN"/>
        </w:rPr>
        <w:t xml:space="preserve">sensing </w:t>
      </w:r>
      <w:r w:rsidR="000D71ED">
        <w:rPr>
          <w:lang w:eastAsia="zh-CN"/>
        </w:rPr>
        <w:t xml:space="preserve">for automotive </w:t>
      </w:r>
      <w:proofErr w:type="spellStart"/>
      <w:r w:rsidR="000D71ED">
        <w:rPr>
          <w:lang w:eastAsia="zh-CN"/>
        </w:rPr>
        <w:t>maneuvering</w:t>
      </w:r>
      <w:proofErr w:type="spellEnd"/>
      <w:r w:rsidR="00761B07">
        <w:rPr>
          <w:lang w:eastAsia="zh-CN"/>
        </w:rPr>
        <w:t xml:space="preserve"> by cooperat</w:t>
      </w:r>
      <w:r w:rsidR="00CC2CDC">
        <w:rPr>
          <w:lang w:eastAsia="zh-CN"/>
        </w:rPr>
        <w:t>ing</w:t>
      </w:r>
      <w:r w:rsidR="00761B07">
        <w:rPr>
          <w:lang w:eastAsia="zh-CN"/>
        </w:rPr>
        <w:t xml:space="preserve"> with other vehicles or by itself depending on vehicle’s capability</w:t>
      </w:r>
      <w:r w:rsidR="005A1D69">
        <w:rPr>
          <w:lang w:eastAsia="zh-CN"/>
        </w:rPr>
        <w:t xml:space="preserve"> and derive sensing result locally.</w:t>
      </w:r>
    </w:p>
    <w:p w14:paraId="4D3B54E7" w14:textId="77777777" w:rsidR="00FD469B" w:rsidRDefault="00CC2CDC" w:rsidP="00DE0722">
      <w:pPr>
        <w:pStyle w:val="ab"/>
        <w:numPr>
          <w:ilvl w:val="0"/>
          <w:numId w:val="9"/>
        </w:numPr>
        <w:ind w:firstLineChars="0"/>
        <w:jc w:val="both"/>
      </w:pPr>
      <w:r>
        <w:rPr>
          <w:lang w:eastAsia="zh-CN"/>
        </w:rPr>
        <w:t xml:space="preserve">A </w:t>
      </w:r>
      <w:r w:rsidR="00EA5745">
        <w:rPr>
          <w:lang w:eastAsia="zh-CN"/>
        </w:rPr>
        <w:t xml:space="preserve">traffic </w:t>
      </w:r>
      <w:r>
        <w:rPr>
          <w:lang w:eastAsia="zh-CN"/>
        </w:rPr>
        <w:t xml:space="preserve">accident </w:t>
      </w:r>
      <w:r w:rsidR="00EA5745">
        <w:rPr>
          <w:lang w:eastAsia="zh-CN"/>
        </w:rPr>
        <w:t xml:space="preserve">is </w:t>
      </w:r>
      <w:r w:rsidR="00110C1B">
        <w:rPr>
          <w:lang w:eastAsia="zh-CN"/>
        </w:rPr>
        <w:t>sensed</w:t>
      </w:r>
      <w:r w:rsidR="00713AF8">
        <w:rPr>
          <w:lang w:eastAsia="zh-CN"/>
        </w:rPr>
        <w:t xml:space="preserve"> by </w:t>
      </w:r>
      <w:r w:rsidR="00110C1B">
        <w:rPr>
          <w:lang w:eastAsia="zh-CN"/>
        </w:rPr>
        <w:t xml:space="preserve">Bob’s vehicle which may cause a </w:t>
      </w:r>
      <w:r w:rsidR="005A1D69">
        <w:rPr>
          <w:lang w:eastAsia="zh-CN"/>
        </w:rPr>
        <w:t>long-term traffic jam.</w:t>
      </w:r>
      <w:r w:rsidR="00DE0722">
        <w:rPr>
          <w:lang w:eastAsia="zh-CN"/>
        </w:rPr>
        <w:t xml:space="preserve"> </w:t>
      </w:r>
      <w:r w:rsidR="005A1D69">
        <w:rPr>
          <w:rFonts w:hint="eastAsia"/>
          <w:lang w:eastAsia="zh-CN"/>
        </w:rPr>
        <w:t>B</w:t>
      </w:r>
      <w:r w:rsidR="005A1D69">
        <w:rPr>
          <w:lang w:eastAsia="zh-CN"/>
        </w:rPr>
        <w:t xml:space="preserve">ob’s vehicle sends the </w:t>
      </w:r>
      <w:r w:rsidR="00C33E35">
        <w:rPr>
          <w:lang w:eastAsia="zh-CN"/>
        </w:rPr>
        <w:t xml:space="preserve">sensing result to </w:t>
      </w:r>
      <w:proofErr w:type="spellStart"/>
      <w:r w:rsidR="004379BA">
        <w:rPr>
          <w:lang w:eastAsia="zh-CN"/>
        </w:rPr>
        <w:t>5GC</w:t>
      </w:r>
      <w:proofErr w:type="spellEnd"/>
      <w:r w:rsidR="004379BA">
        <w:rPr>
          <w:lang w:eastAsia="zh-CN"/>
        </w:rPr>
        <w:t xml:space="preserve"> </w:t>
      </w:r>
      <w:r w:rsidR="00DE0722">
        <w:rPr>
          <w:lang w:eastAsia="zh-CN"/>
        </w:rPr>
        <w:t xml:space="preserve">with a time stamp </w:t>
      </w:r>
      <w:r w:rsidR="00CE6912">
        <w:rPr>
          <w:rFonts w:hint="eastAsia"/>
          <w:lang w:eastAsia="zh-CN"/>
        </w:rPr>
        <w:t>as</w:t>
      </w:r>
      <w:r w:rsidR="00CE6912">
        <w:rPr>
          <w:lang w:eastAsia="zh-CN"/>
        </w:rPr>
        <w:t xml:space="preserve"> soon as he drives out of the tunnel.</w:t>
      </w:r>
      <w:r w:rsidR="00A74333">
        <w:rPr>
          <w:lang w:eastAsia="zh-CN"/>
        </w:rPr>
        <w:t xml:space="preserve"> </w:t>
      </w:r>
    </w:p>
    <w:p w14:paraId="504A0673" w14:textId="739A543C" w:rsidR="00774B05" w:rsidRDefault="00A74333" w:rsidP="00FD469B">
      <w:pPr>
        <w:pStyle w:val="ab"/>
        <w:numPr>
          <w:ilvl w:val="0"/>
          <w:numId w:val="9"/>
        </w:numPr>
        <w:ind w:firstLineChars="0"/>
        <w:jc w:val="both"/>
      </w:pPr>
      <w:r>
        <w:rPr>
          <w:lang w:eastAsia="zh-CN"/>
        </w:rPr>
        <w:t xml:space="preserve">The sensing result </w:t>
      </w:r>
      <w:r w:rsidR="00FD469B">
        <w:rPr>
          <w:lang w:eastAsia="zh-CN"/>
        </w:rPr>
        <w:t>derived</w:t>
      </w:r>
      <w:r>
        <w:rPr>
          <w:lang w:eastAsia="zh-CN"/>
        </w:rPr>
        <w:t xml:space="preserve"> by Bob’s vehicle is fused with </w:t>
      </w:r>
      <w:r w:rsidR="00FD469B">
        <w:rPr>
          <w:lang w:eastAsia="zh-CN"/>
        </w:rPr>
        <w:t>sensing result derived by the core network</w:t>
      </w:r>
      <w:r w:rsidR="00E12D47">
        <w:rPr>
          <w:lang w:eastAsia="zh-CN"/>
        </w:rPr>
        <w:t xml:space="preserve"> to provide real-time dynamic traffic condition</w:t>
      </w:r>
      <w:r w:rsidR="00FD469B">
        <w:rPr>
          <w:lang w:eastAsia="zh-CN"/>
        </w:rPr>
        <w:t xml:space="preserve">. </w:t>
      </w:r>
      <w:r w:rsidR="00FB2B08">
        <w:rPr>
          <w:lang w:eastAsia="zh-CN"/>
        </w:rPr>
        <w:t>The navigation system</w:t>
      </w:r>
      <w:r w:rsidR="00E12D47">
        <w:rPr>
          <w:lang w:eastAsia="zh-CN"/>
        </w:rPr>
        <w:t xml:space="preserve"> replans</w:t>
      </w:r>
      <w:r w:rsidR="009A7B9F">
        <w:rPr>
          <w:lang w:eastAsia="zh-CN"/>
        </w:rPr>
        <w:t xml:space="preserve"> </w:t>
      </w:r>
      <w:r w:rsidR="00E12D47">
        <w:rPr>
          <w:lang w:eastAsia="zh-CN"/>
        </w:rPr>
        <w:t xml:space="preserve">a </w:t>
      </w:r>
      <w:r w:rsidR="009A7B9F">
        <w:rPr>
          <w:lang w:eastAsia="zh-CN"/>
        </w:rPr>
        <w:t xml:space="preserve">route for </w:t>
      </w:r>
      <w:r w:rsidR="00C75669">
        <w:rPr>
          <w:lang w:eastAsia="zh-CN"/>
        </w:rPr>
        <w:t>Alice</w:t>
      </w:r>
      <w:r w:rsidR="00E12D47">
        <w:rPr>
          <w:lang w:eastAsia="zh-CN"/>
        </w:rPr>
        <w:t xml:space="preserve"> in time b</w:t>
      </w:r>
      <w:r w:rsidR="009453E1" w:rsidRPr="009453E1">
        <w:rPr>
          <w:lang w:eastAsia="zh-CN"/>
        </w:rPr>
        <w:t xml:space="preserve">ased on </w:t>
      </w:r>
      <w:r w:rsidR="00FC4D35">
        <w:rPr>
          <w:lang w:eastAsia="zh-CN"/>
        </w:rPr>
        <w:t>the fused</w:t>
      </w:r>
      <w:r w:rsidR="009453E1" w:rsidRPr="009453E1">
        <w:rPr>
          <w:lang w:eastAsia="zh-CN"/>
        </w:rPr>
        <w:t xml:space="preserve"> </w:t>
      </w:r>
      <w:r w:rsidR="009453E1">
        <w:rPr>
          <w:lang w:eastAsia="zh-CN"/>
        </w:rPr>
        <w:t>sensing</w:t>
      </w:r>
      <w:r w:rsidR="009453E1" w:rsidRPr="009453E1">
        <w:rPr>
          <w:lang w:eastAsia="zh-CN"/>
        </w:rPr>
        <w:t xml:space="preserve"> </w:t>
      </w:r>
      <w:r w:rsidR="009453E1">
        <w:rPr>
          <w:lang w:eastAsia="zh-CN"/>
        </w:rPr>
        <w:t>result.</w:t>
      </w:r>
    </w:p>
    <w:p w14:paraId="7A277B46" w14:textId="2989143B" w:rsidR="009703B8" w:rsidRDefault="009703B8" w:rsidP="009703B8">
      <w:pPr>
        <w:pStyle w:val="3"/>
      </w:pPr>
      <w:bookmarkStart w:id="11" w:name="_Toc100862440"/>
      <w:bookmarkStart w:id="12" w:name="_Toc100921164"/>
      <w:bookmarkStart w:id="13" w:name="_Toc120038015"/>
      <w:proofErr w:type="spellStart"/>
      <w:r>
        <w:lastRenderedPageBreak/>
        <w:t>5.</w:t>
      </w:r>
      <w:r w:rsidR="00504D3D">
        <w:rPr>
          <w:rFonts w:hint="eastAsia"/>
          <w:lang w:eastAsia="zh-CN"/>
        </w:rPr>
        <w:t>x</w:t>
      </w:r>
      <w:r>
        <w:t>.4</w:t>
      </w:r>
      <w:proofErr w:type="spellEnd"/>
      <w:r>
        <w:tab/>
      </w:r>
      <w:bookmarkEnd w:id="11"/>
      <w:bookmarkEnd w:id="12"/>
      <w:proofErr w:type="gramStart"/>
      <w:r>
        <w:t>Post-conditions</w:t>
      </w:r>
      <w:bookmarkEnd w:id="13"/>
      <w:proofErr w:type="gramEnd"/>
    </w:p>
    <w:p w14:paraId="0AD9DAC0" w14:textId="279FC52A" w:rsidR="00D21BD4" w:rsidRPr="00D21BD4" w:rsidRDefault="00287F5F" w:rsidP="00D21BD4">
      <w:pPr>
        <w:rPr>
          <w:lang w:eastAsia="zh-CN"/>
        </w:rPr>
      </w:pPr>
      <w:r>
        <w:rPr>
          <w:lang w:eastAsia="zh-CN"/>
        </w:rPr>
        <w:t xml:space="preserve">Alice </w:t>
      </w:r>
      <w:r w:rsidR="001B4335">
        <w:rPr>
          <w:lang w:eastAsia="zh-CN"/>
        </w:rPr>
        <w:t>arrives at her cottage without traffic jam.</w:t>
      </w:r>
      <w:r w:rsidR="002375F9">
        <w:rPr>
          <w:lang w:eastAsia="zh-CN"/>
        </w:rPr>
        <w:t xml:space="preserve"> Bob drives through the tunnel safely.</w:t>
      </w:r>
    </w:p>
    <w:p w14:paraId="4222AF0C" w14:textId="36A07EC9" w:rsidR="009703B8" w:rsidRDefault="009703B8" w:rsidP="009703B8">
      <w:pPr>
        <w:pStyle w:val="3"/>
      </w:pPr>
      <w:bookmarkStart w:id="14" w:name="_Toc100862441"/>
      <w:bookmarkStart w:id="15" w:name="_Toc100921165"/>
      <w:bookmarkStart w:id="16" w:name="_Toc120038016"/>
      <w:proofErr w:type="spellStart"/>
      <w:r>
        <w:t>5.</w:t>
      </w:r>
      <w:r w:rsidR="00504D3D">
        <w:t>x</w:t>
      </w:r>
      <w:r>
        <w:t>.5</w:t>
      </w:r>
      <w:proofErr w:type="spellEnd"/>
      <w:r>
        <w:tab/>
        <w:t>Existing feature partly or fully covering use case functionality</w:t>
      </w:r>
      <w:bookmarkEnd w:id="14"/>
      <w:bookmarkEnd w:id="15"/>
      <w:bookmarkEnd w:id="16"/>
    </w:p>
    <w:p w14:paraId="47A235AD" w14:textId="78297784" w:rsidR="009703B8" w:rsidRPr="008B7872" w:rsidRDefault="00B70F3A" w:rsidP="009703B8">
      <w:pPr>
        <w:rPr>
          <w:lang w:eastAsia="zh-CN"/>
        </w:rPr>
      </w:pPr>
      <w:r>
        <w:rPr>
          <w:lang w:eastAsia="zh-CN"/>
        </w:rPr>
        <w:t>None</w:t>
      </w:r>
    </w:p>
    <w:p w14:paraId="34F21147" w14:textId="564626B7" w:rsidR="009703B8" w:rsidRDefault="009703B8" w:rsidP="009703B8">
      <w:pPr>
        <w:pStyle w:val="3"/>
      </w:pPr>
      <w:bookmarkStart w:id="17" w:name="_Toc100862442"/>
      <w:bookmarkStart w:id="18" w:name="_Toc100921166"/>
      <w:bookmarkStart w:id="19" w:name="_Toc120038017"/>
      <w:proofErr w:type="spellStart"/>
      <w:r>
        <w:t>5.</w:t>
      </w:r>
      <w:r w:rsidR="00504D3D">
        <w:rPr>
          <w:rFonts w:hint="eastAsia"/>
          <w:lang w:eastAsia="zh-CN"/>
        </w:rPr>
        <w:t>x</w:t>
      </w:r>
      <w:r>
        <w:t>.6</w:t>
      </w:r>
      <w:proofErr w:type="spellEnd"/>
      <w:r>
        <w:tab/>
        <w:t>Potential New Requirements needed to support the use case</w:t>
      </w:r>
      <w:bookmarkEnd w:id="17"/>
      <w:bookmarkEnd w:id="18"/>
      <w:bookmarkEnd w:id="19"/>
    </w:p>
    <w:p w14:paraId="595B8A95" w14:textId="70AA3266" w:rsidR="00A6657C" w:rsidRDefault="009703B8" w:rsidP="009703B8">
      <w:pPr>
        <w:rPr>
          <w:noProof/>
          <w:lang w:eastAsia="zh-CN"/>
        </w:rPr>
      </w:pPr>
      <w:r w:rsidRPr="001A382E">
        <w:rPr>
          <w:rFonts w:hint="eastAsia"/>
          <w:noProof/>
          <w:lang w:eastAsia="zh-CN"/>
        </w:rPr>
        <w:t>[</w:t>
      </w:r>
      <w:r w:rsidRPr="005A53B4">
        <w:rPr>
          <w:noProof/>
          <w:lang w:eastAsia="zh-CN"/>
        </w:rPr>
        <w:t>PR. 5.</w:t>
      </w:r>
      <w:r w:rsidR="00946AE1">
        <w:rPr>
          <w:noProof/>
          <w:lang w:eastAsia="zh-CN"/>
        </w:rPr>
        <w:t>x</w:t>
      </w:r>
      <w:r w:rsidRPr="005A53B4">
        <w:rPr>
          <w:noProof/>
          <w:lang w:eastAsia="zh-CN"/>
        </w:rPr>
        <w:t xml:space="preserve">.6 - 001] </w:t>
      </w:r>
      <w:r w:rsidR="001961CE">
        <w:rPr>
          <w:noProof/>
          <w:lang w:eastAsia="zh-CN"/>
        </w:rPr>
        <w:t>T</w:t>
      </w:r>
      <w:r w:rsidR="001961CE">
        <w:rPr>
          <w:rFonts w:hint="eastAsia"/>
          <w:noProof/>
          <w:lang w:eastAsia="zh-CN"/>
        </w:rPr>
        <w:t>h</w:t>
      </w:r>
      <w:r w:rsidR="001961CE">
        <w:rPr>
          <w:noProof/>
          <w:lang w:eastAsia="zh-CN"/>
        </w:rPr>
        <w:t xml:space="preserve">e 5G system shall be </w:t>
      </w:r>
      <w:r w:rsidR="00737225">
        <w:rPr>
          <w:noProof/>
          <w:lang w:eastAsia="zh-CN"/>
        </w:rPr>
        <w:t>able to</w:t>
      </w:r>
      <w:r w:rsidR="00882E29">
        <w:rPr>
          <w:noProof/>
          <w:lang w:eastAsia="zh-CN"/>
        </w:rPr>
        <w:t xml:space="preserve"> configure and authorize</w:t>
      </w:r>
      <w:r w:rsidR="00D96FCF">
        <w:rPr>
          <w:noProof/>
          <w:lang w:eastAsia="zh-CN"/>
        </w:rPr>
        <w:t xml:space="preserve"> a </w:t>
      </w:r>
      <w:r w:rsidR="00666581">
        <w:rPr>
          <w:noProof/>
          <w:lang w:eastAsia="zh-CN"/>
        </w:rPr>
        <w:t>UE to perform sensing</w:t>
      </w:r>
      <w:r w:rsidR="00351302">
        <w:rPr>
          <w:noProof/>
          <w:lang w:eastAsia="zh-CN"/>
        </w:rPr>
        <w:t xml:space="preserve">. </w:t>
      </w:r>
    </w:p>
    <w:p w14:paraId="6406ED2C" w14:textId="5D592773" w:rsidR="00946AE1" w:rsidRDefault="00946AE1" w:rsidP="009703B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PR. 5.x.6 - 00</w:t>
      </w:r>
      <w:r w:rsidR="00920D70">
        <w:rPr>
          <w:noProof/>
          <w:lang w:eastAsia="zh-CN"/>
        </w:rPr>
        <w:t>2</w:t>
      </w:r>
      <w:r>
        <w:rPr>
          <w:noProof/>
          <w:lang w:eastAsia="zh-CN"/>
        </w:rPr>
        <w:t>]</w:t>
      </w:r>
      <w:r w:rsidR="001456FD">
        <w:rPr>
          <w:noProof/>
          <w:lang w:eastAsia="zh-CN"/>
        </w:rPr>
        <w:t xml:space="preserve"> </w:t>
      </w:r>
      <w:r w:rsidR="001456FD" w:rsidRPr="001456FD">
        <w:rPr>
          <w:noProof/>
          <w:lang w:eastAsia="zh-CN"/>
        </w:rPr>
        <w:t xml:space="preserve">The 5G system shall be able to enable UEs without </w:t>
      </w:r>
      <w:r w:rsidR="003F45E2">
        <w:rPr>
          <w:noProof/>
          <w:lang w:eastAsia="zh-CN"/>
        </w:rPr>
        <w:t>network</w:t>
      </w:r>
      <w:r w:rsidR="001456FD" w:rsidRPr="001456FD">
        <w:rPr>
          <w:noProof/>
          <w:lang w:eastAsia="zh-CN"/>
        </w:rPr>
        <w:t xml:space="preserve"> coverage to use</w:t>
      </w:r>
      <w:r w:rsidR="007C348C">
        <w:rPr>
          <w:noProof/>
          <w:lang w:eastAsia="zh-CN"/>
        </w:rPr>
        <w:t xml:space="preserve"> licensed and </w:t>
      </w:r>
      <w:r w:rsidR="001456FD" w:rsidRPr="001456FD">
        <w:rPr>
          <w:noProof/>
          <w:lang w:eastAsia="zh-CN"/>
        </w:rPr>
        <w:t>unlicensed spectrum to perform sensing</w:t>
      </w:r>
      <w:r w:rsidR="001456FD">
        <w:rPr>
          <w:noProof/>
          <w:lang w:eastAsia="zh-CN"/>
        </w:rPr>
        <w:t>.</w:t>
      </w:r>
    </w:p>
    <w:p w14:paraId="404B4437" w14:textId="454B404D" w:rsidR="00ED3273" w:rsidRDefault="00ED3273" w:rsidP="009703B8">
      <w:pPr>
        <w:rPr>
          <w:noProof/>
          <w:lang w:eastAsia="zh-CN"/>
        </w:rPr>
      </w:pPr>
      <w:r w:rsidRPr="00ED3273">
        <w:rPr>
          <w:noProof/>
          <w:lang w:eastAsia="zh-CN"/>
        </w:rPr>
        <w:t>[PR. 5.x.6 - 003]</w:t>
      </w:r>
      <w:r>
        <w:rPr>
          <w:noProof/>
          <w:lang w:eastAsia="zh-CN"/>
        </w:rPr>
        <w:t xml:space="preserve"> </w:t>
      </w:r>
      <w:r w:rsidR="001F2A1B" w:rsidRPr="001F2A1B">
        <w:rPr>
          <w:noProof/>
          <w:lang w:eastAsia="zh-CN"/>
        </w:rPr>
        <w:t>Based on the operator’s policy</w:t>
      </w:r>
      <w:r w:rsidR="001F2A1B">
        <w:rPr>
          <w:noProof/>
          <w:lang w:eastAsia="zh-CN"/>
        </w:rPr>
        <w:t>, t</w:t>
      </w:r>
      <w:r>
        <w:rPr>
          <w:noProof/>
          <w:lang w:eastAsia="zh-CN"/>
        </w:rPr>
        <w:t xml:space="preserve">he 5G system shall be able to support </w:t>
      </w:r>
      <w:r w:rsidR="00E26AA6">
        <w:rPr>
          <w:noProof/>
          <w:lang w:eastAsia="zh-CN"/>
        </w:rPr>
        <w:t>UE(s) processing sensing measurement data locally and exposing sensing result to a local application.</w:t>
      </w:r>
    </w:p>
    <w:p w14:paraId="5B02B278" w14:textId="048CDD2E" w:rsidR="00920D70" w:rsidRDefault="00920D70" w:rsidP="009703B8">
      <w:pPr>
        <w:rPr>
          <w:noProof/>
          <w:lang w:eastAsia="zh-CN"/>
        </w:rPr>
      </w:pPr>
      <w:r w:rsidRPr="00920D70">
        <w:rPr>
          <w:noProof/>
          <w:lang w:eastAsia="zh-CN"/>
        </w:rPr>
        <w:t>[PR. 5.x.6 - 003]</w:t>
      </w:r>
      <w:r>
        <w:rPr>
          <w:noProof/>
          <w:lang w:eastAsia="zh-CN"/>
        </w:rPr>
        <w:t xml:space="preserve"> B</w:t>
      </w:r>
      <w:r>
        <w:rPr>
          <w:rFonts w:hint="eastAsia"/>
          <w:noProof/>
          <w:lang w:eastAsia="zh-CN"/>
        </w:rPr>
        <w:t>ase</w:t>
      </w:r>
      <w:r>
        <w:rPr>
          <w:noProof/>
          <w:lang w:eastAsia="zh-CN"/>
        </w:rPr>
        <w:t>d on the request from a 3</w:t>
      </w:r>
      <w:r w:rsidRPr="00920D70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party, the 5G system shall be able to select appropriate base stations to perform sensing. </w:t>
      </w:r>
    </w:p>
    <w:p w14:paraId="41F96CB4" w14:textId="4A5A916D" w:rsidR="00946AE1" w:rsidRDefault="009703B8" w:rsidP="009703B8">
      <w:pPr>
        <w:tabs>
          <w:tab w:val="left" w:pos="8421"/>
        </w:tabs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 w:rsidR="00946AE1">
        <w:rPr>
          <w:noProof/>
          <w:lang w:eastAsia="zh-CN"/>
        </w:rPr>
        <w:t>x</w:t>
      </w:r>
      <w:r w:rsidRPr="001A382E">
        <w:rPr>
          <w:noProof/>
          <w:lang w:eastAsia="zh-CN"/>
        </w:rPr>
        <w:t>.6 - 00</w:t>
      </w:r>
      <w:r w:rsidR="000A1E61">
        <w:rPr>
          <w:noProof/>
          <w:lang w:eastAsia="zh-CN"/>
        </w:rPr>
        <w:t>4</w:t>
      </w:r>
      <w:r w:rsidRPr="001A382E">
        <w:rPr>
          <w:noProof/>
          <w:lang w:eastAsia="zh-CN"/>
        </w:rPr>
        <w:t>]</w:t>
      </w:r>
      <w:r w:rsidR="00A6657C">
        <w:rPr>
          <w:noProof/>
          <w:lang w:eastAsia="zh-CN"/>
        </w:rPr>
        <w:t xml:space="preserve"> The 5G system shall </w:t>
      </w:r>
      <w:r w:rsidR="007C348C">
        <w:rPr>
          <w:noProof/>
          <w:lang w:eastAsia="zh-CN"/>
        </w:rPr>
        <w:t xml:space="preserve">be able </w:t>
      </w:r>
      <w:r w:rsidR="00A6657C">
        <w:rPr>
          <w:noProof/>
          <w:lang w:eastAsia="zh-CN"/>
        </w:rPr>
        <w:t>to collect and aggerate sensing measurement data from base stations.</w:t>
      </w:r>
    </w:p>
    <w:p w14:paraId="29408554" w14:textId="53629459" w:rsidR="009453E1" w:rsidRDefault="009703B8" w:rsidP="00C344A1">
      <w:pPr>
        <w:rPr>
          <w:noProof/>
          <w:lang w:eastAsia="zh-CN"/>
        </w:rPr>
      </w:pPr>
      <w:r w:rsidRPr="001A382E">
        <w:rPr>
          <w:noProof/>
          <w:lang w:eastAsia="zh-CN"/>
        </w:rPr>
        <w:t>[PR. 5.</w:t>
      </w:r>
      <w:r w:rsidR="00946AE1">
        <w:rPr>
          <w:noProof/>
          <w:lang w:eastAsia="zh-CN"/>
        </w:rPr>
        <w:t>x</w:t>
      </w:r>
      <w:r w:rsidRPr="001A382E">
        <w:rPr>
          <w:noProof/>
          <w:lang w:eastAsia="zh-CN"/>
        </w:rPr>
        <w:t>.6 - 00</w:t>
      </w:r>
      <w:r w:rsidR="000A1E61">
        <w:rPr>
          <w:noProof/>
          <w:lang w:eastAsia="zh-CN"/>
        </w:rPr>
        <w:t>5</w:t>
      </w:r>
      <w:r w:rsidRPr="001A382E">
        <w:rPr>
          <w:noProof/>
          <w:lang w:eastAsia="zh-CN"/>
        </w:rPr>
        <w:t xml:space="preserve">] </w:t>
      </w:r>
      <w:r w:rsidR="009453E1" w:rsidRPr="009453E1">
        <w:rPr>
          <w:noProof/>
          <w:lang w:eastAsia="zh-CN"/>
        </w:rPr>
        <w:t xml:space="preserve">The 5G system shall be able to support mechanisms to fuse sensing result derived by </w:t>
      </w:r>
      <w:r w:rsidR="00E04958">
        <w:rPr>
          <w:noProof/>
          <w:lang w:eastAsia="zh-CN"/>
        </w:rPr>
        <w:t>the UE and the core network</w:t>
      </w:r>
      <w:r w:rsidR="009453E1" w:rsidRPr="009453E1">
        <w:rPr>
          <w:noProof/>
          <w:lang w:eastAsia="zh-CN"/>
        </w:rPr>
        <w:t>.</w:t>
      </w:r>
    </w:p>
    <w:p w14:paraId="447E108F" w14:textId="69067CC8" w:rsidR="00287F5F" w:rsidRDefault="00A6657C" w:rsidP="00C344A1">
      <w:pPr>
        <w:rPr>
          <w:noProof/>
          <w:lang w:eastAsia="zh-CN"/>
        </w:rPr>
      </w:pPr>
      <w:r w:rsidRPr="00A6657C">
        <w:rPr>
          <w:noProof/>
          <w:lang w:eastAsia="zh-CN"/>
        </w:rPr>
        <w:t>[PR. 5</w:t>
      </w:r>
      <w:r w:rsidR="00946AE1">
        <w:rPr>
          <w:noProof/>
          <w:lang w:eastAsia="zh-CN"/>
        </w:rPr>
        <w:t>.x</w:t>
      </w:r>
      <w:r w:rsidRPr="00A6657C">
        <w:rPr>
          <w:noProof/>
          <w:lang w:eastAsia="zh-CN"/>
        </w:rPr>
        <w:t>.6 - 00</w:t>
      </w:r>
      <w:r w:rsidR="000A1E61">
        <w:rPr>
          <w:noProof/>
          <w:lang w:eastAsia="zh-CN"/>
        </w:rPr>
        <w:t>6</w:t>
      </w:r>
      <w:r w:rsidRPr="00A6657C">
        <w:rPr>
          <w:noProof/>
          <w:lang w:eastAsia="zh-CN"/>
        </w:rPr>
        <w:t>]</w:t>
      </w:r>
      <w:r w:rsidR="001F2A1B">
        <w:rPr>
          <w:noProof/>
          <w:lang w:eastAsia="zh-CN"/>
        </w:rPr>
        <w:t>Based on the operator’s policy,</w:t>
      </w:r>
      <w:r w:rsidR="009453E1" w:rsidRPr="009453E1">
        <w:t xml:space="preserve"> </w:t>
      </w:r>
      <w:r w:rsidR="001F2A1B">
        <w:rPr>
          <w:noProof/>
          <w:lang w:eastAsia="zh-CN"/>
        </w:rPr>
        <w:t>t</w:t>
      </w:r>
      <w:r w:rsidR="009453E1" w:rsidRPr="009453E1">
        <w:rPr>
          <w:noProof/>
          <w:lang w:eastAsia="zh-CN"/>
        </w:rPr>
        <w:t>he 5G system shall be able to expose sensing result to a trusted 3rd party application.</w:t>
      </w:r>
    </w:p>
    <w:p w14:paraId="39C93881" w14:textId="4846FBF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703B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25B4A" w14:textId="77777777" w:rsidR="005562C3" w:rsidRDefault="005562C3">
      <w:r>
        <w:separator/>
      </w:r>
    </w:p>
  </w:endnote>
  <w:endnote w:type="continuationSeparator" w:id="0">
    <w:p w14:paraId="4454DD41" w14:textId="77777777" w:rsidR="005562C3" w:rsidRDefault="0055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7603B" w14:textId="77777777" w:rsidR="005562C3" w:rsidRDefault="005562C3">
      <w:r>
        <w:separator/>
      </w:r>
    </w:p>
  </w:footnote>
  <w:footnote w:type="continuationSeparator" w:id="0">
    <w:p w14:paraId="4D73BEE4" w14:textId="77777777" w:rsidR="005562C3" w:rsidRDefault="00556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multilevel"/>
    <w:tmpl w:val="2CAC4F4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25"/>
      <w:numFmt w:val="decimal"/>
      <w:isLgl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7A8109A"/>
    <w:multiLevelType w:val="hybridMultilevel"/>
    <w:tmpl w:val="40740BB8"/>
    <w:lvl w:ilvl="0" w:tplc="F08A8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F20443"/>
    <w:multiLevelType w:val="hybridMultilevel"/>
    <w:tmpl w:val="4300B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DE28F0"/>
    <w:multiLevelType w:val="hybridMultilevel"/>
    <w:tmpl w:val="632CE45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82A5E3F"/>
    <w:multiLevelType w:val="hybridMultilevel"/>
    <w:tmpl w:val="CA3ABD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010558"/>
    <w:multiLevelType w:val="hybridMultilevel"/>
    <w:tmpl w:val="7B18B27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936132125">
    <w:abstractNumId w:val="2"/>
  </w:num>
  <w:num w:numId="6" w16cid:durableId="68120194">
    <w:abstractNumId w:val="5"/>
  </w:num>
  <w:num w:numId="7" w16cid:durableId="1960137889">
    <w:abstractNumId w:val="8"/>
  </w:num>
  <w:num w:numId="8" w16cid:durableId="1502815863">
    <w:abstractNumId w:val="6"/>
  </w:num>
  <w:num w:numId="9" w16cid:durableId="1222445766">
    <w:abstractNumId w:val="3"/>
  </w:num>
  <w:num w:numId="10" w16cid:durableId="5400219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61"/>
    <w:rsid w:val="00003047"/>
    <w:rsid w:val="0000617F"/>
    <w:rsid w:val="00006F3F"/>
    <w:rsid w:val="00012948"/>
    <w:rsid w:val="000138D6"/>
    <w:rsid w:val="00014707"/>
    <w:rsid w:val="00021814"/>
    <w:rsid w:val="00022391"/>
    <w:rsid w:val="00022F46"/>
    <w:rsid w:val="00027F96"/>
    <w:rsid w:val="00033397"/>
    <w:rsid w:val="00037BD7"/>
    <w:rsid w:val="00040095"/>
    <w:rsid w:val="0004330D"/>
    <w:rsid w:val="00043705"/>
    <w:rsid w:val="000443B8"/>
    <w:rsid w:val="000502ED"/>
    <w:rsid w:val="00051834"/>
    <w:rsid w:val="000537FC"/>
    <w:rsid w:val="00054A22"/>
    <w:rsid w:val="00054F80"/>
    <w:rsid w:val="00056DFD"/>
    <w:rsid w:val="000574AC"/>
    <w:rsid w:val="000577D5"/>
    <w:rsid w:val="00060A03"/>
    <w:rsid w:val="000619DB"/>
    <w:rsid w:val="00062023"/>
    <w:rsid w:val="00062304"/>
    <w:rsid w:val="000647C2"/>
    <w:rsid w:val="000655A6"/>
    <w:rsid w:val="00067D44"/>
    <w:rsid w:val="00073FDF"/>
    <w:rsid w:val="00080512"/>
    <w:rsid w:val="000814A5"/>
    <w:rsid w:val="0009108F"/>
    <w:rsid w:val="000A0B3B"/>
    <w:rsid w:val="000A1E61"/>
    <w:rsid w:val="000A45F7"/>
    <w:rsid w:val="000A506D"/>
    <w:rsid w:val="000A5177"/>
    <w:rsid w:val="000A60C2"/>
    <w:rsid w:val="000B37D1"/>
    <w:rsid w:val="000C0BF2"/>
    <w:rsid w:val="000C18E5"/>
    <w:rsid w:val="000C47C3"/>
    <w:rsid w:val="000C7F48"/>
    <w:rsid w:val="000D2AAB"/>
    <w:rsid w:val="000D58AB"/>
    <w:rsid w:val="000D71ED"/>
    <w:rsid w:val="000D7F2F"/>
    <w:rsid w:val="000E1A08"/>
    <w:rsid w:val="000E53DC"/>
    <w:rsid w:val="000E5D42"/>
    <w:rsid w:val="000F35DC"/>
    <w:rsid w:val="000F4691"/>
    <w:rsid w:val="000F5102"/>
    <w:rsid w:val="000F5421"/>
    <w:rsid w:val="000F75FD"/>
    <w:rsid w:val="000F7F62"/>
    <w:rsid w:val="0010176B"/>
    <w:rsid w:val="00103185"/>
    <w:rsid w:val="00104DE5"/>
    <w:rsid w:val="00105166"/>
    <w:rsid w:val="00107AF6"/>
    <w:rsid w:val="00110C1B"/>
    <w:rsid w:val="0011177E"/>
    <w:rsid w:val="00117D53"/>
    <w:rsid w:val="00117F2A"/>
    <w:rsid w:val="0012002B"/>
    <w:rsid w:val="00120047"/>
    <w:rsid w:val="00133525"/>
    <w:rsid w:val="00135005"/>
    <w:rsid w:val="001352BC"/>
    <w:rsid w:val="00140BD5"/>
    <w:rsid w:val="00140CE8"/>
    <w:rsid w:val="0014306D"/>
    <w:rsid w:val="00143C6A"/>
    <w:rsid w:val="001456FD"/>
    <w:rsid w:val="00147198"/>
    <w:rsid w:val="0015239F"/>
    <w:rsid w:val="00157EA8"/>
    <w:rsid w:val="00160848"/>
    <w:rsid w:val="00161411"/>
    <w:rsid w:val="00163C27"/>
    <w:rsid w:val="00171ED0"/>
    <w:rsid w:val="0017246E"/>
    <w:rsid w:val="00174D1F"/>
    <w:rsid w:val="00177E8D"/>
    <w:rsid w:val="001805C2"/>
    <w:rsid w:val="00180D9C"/>
    <w:rsid w:val="0018496A"/>
    <w:rsid w:val="00184F1F"/>
    <w:rsid w:val="00186C6E"/>
    <w:rsid w:val="00186DCA"/>
    <w:rsid w:val="00187383"/>
    <w:rsid w:val="00192339"/>
    <w:rsid w:val="001961CE"/>
    <w:rsid w:val="00196917"/>
    <w:rsid w:val="001A02F0"/>
    <w:rsid w:val="001A4C42"/>
    <w:rsid w:val="001A68F6"/>
    <w:rsid w:val="001A7420"/>
    <w:rsid w:val="001B0F12"/>
    <w:rsid w:val="001B42CB"/>
    <w:rsid w:val="001B4335"/>
    <w:rsid w:val="001B4CE1"/>
    <w:rsid w:val="001B55A0"/>
    <w:rsid w:val="001B6637"/>
    <w:rsid w:val="001C03FA"/>
    <w:rsid w:val="001C0998"/>
    <w:rsid w:val="001C21C3"/>
    <w:rsid w:val="001C2253"/>
    <w:rsid w:val="001C2B85"/>
    <w:rsid w:val="001C7A19"/>
    <w:rsid w:val="001C7AA0"/>
    <w:rsid w:val="001D02C2"/>
    <w:rsid w:val="001D0D2A"/>
    <w:rsid w:val="001D10BD"/>
    <w:rsid w:val="001D627D"/>
    <w:rsid w:val="001E022F"/>
    <w:rsid w:val="001E286D"/>
    <w:rsid w:val="001E5F56"/>
    <w:rsid w:val="001E70FE"/>
    <w:rsid w:val="001F0C1D"/>
    <w:rsid w:val="001F1132"/>
    <w:rsid w:val="001F168B"/>
    <w:rsid w:val="001F1C87"/>
    <w:rsid w:val="001F2A1B"/>
    <w:rsid w:val="00204A9C"/>
    <w:rsid w:val="00210197"/>
    <w:rsid w:val="00215E97"/>
    <w:rsid w:val="00217200"/>
    <w:rsid w:val="00220A29"/>
    <w:rsid w:val="00220DB0"/>
    <w:rsid w:val="002240D1"/>
    <w:rsid w:val="00226C8F"/>
    <w:rsid w:val="0023394A"/>
    <w:rsid w:val="002347A2"/>
    <w:rsid w:val="002375F9"/>
    <w:rsid w:val="00240FA1"/>
    <w:rsid w:val="0024261D"/>
    <w:rsid w:val="00247C8E"/>
    <w:rsid w:val="00253AD3"/>
    <w:rsid w:val="00256D2C"/>
    <w:rsid w:val="00262733"/>
    <w:rsid w:val="00265684"/>
    <w:rsid w:val="00265DA0"/>
    <w:rsid w:val="00266C65"/>
    <w:rsid w:val="002675F0"/>
    <w:rsid w:val="00270CDD"/>
    <w:rsid w:val="00271905"/>
    <w:rsid w:val="0027373B"/>
    <w:rsid w:val="00275614"/>
    <w:rsid w:val="00275E91"/>
    <w:rsid w:val="002760EE"/>
    <w:rsid w:val="00277A41"/>
    <w:rsid w:val="00281DA2"/>
    <w:rsid w:val="0028614C"/>
    <w:rsid w:val="0028674B"/>
    <w:rsid w:val="00287F5F"/>
    <w:rsid w:val="00292B0B"/>
    <w:rsid w:val="00293776"/>
    <w:rsid w:val="0029491D"/>
    <w:rsid w:val="002969B9"/>
    <w:rsid w:val="002978CB"/>
    <w:rsid w:val="002A6477"/>
    <w:rsid w:val="002A677A"/>
    <w:rsid w:val="002B4100"/>
    <w:rsid w:val="002B614E"/>
    <w:rsid w:val="002B6339"/>
    <w:rsid w:val="002B788E"/>
    <w:rsid w:val="002C236C"/>
    <w:rsid w:val="002C273C"/>
    <w:rsid w:val="002C2CA1"/>
    <w:rsid w:val="002D468C"/>
    <w:rsid w:val="002D6E42"/>
    <w:rsid w:val="002E00EE"/>
    <w:rsid w:val="002E015C"/>
    <w:rsid w:val="002E2FAB"/>
    <w:rsid w:val="002E336C"/>
    <w:rsid w:val="002E74E5"/>
    <w:rsid w:val="002F3623"/>
    <w:rsid w:val="00311831"/>
    <w:rsid w:val="00316CAD"/>
    <w:rsid w:val="003172DC"/>
    <w:rsid w:val="00322C59"/>
    <w:rsid w:val="00323660"/>
    <w:rsid w:val="00324FA8"/>
    <w:rsid w:val="00325F0F"/>
    <w:rsid w:val="00327B8C"/>
    <w:rsid w:val="00332E65"/>
    <w:rsid w:val="00340D48"/>
    <w:rsid w:val="00342251"/>
    <w:rsid w:val="00343072"/>
    <w:rsid w:val="00344532"/>
    <w:rsid w:val="003467A8"/>
    <w:rsid w:val="003503AF"/>
    <w:rsid w:val="00351302"/>
    <w:rsid w:val="003517F6"/>
    <w:rsid w:val="003545A2"/>
    <w:rsid w:val="0035462D"/>
    <w:rsid w:val="00356555"/>
    <w:rsid w:val="003614A5"/>
    <w:rsid w:val="00362319"/>
    <w:rsid w:val="003625DE"/>
    <w:rsid w:val="00364C2D"/>
    <w:rsid w:val="003765B8"/>
    <w:rsid w:val="00380F49"/>
    <w:rsid w:val="00385354"/>
    <w:rsid w:val="0038588B"/>
    <w:rsid w:val="00386556"/>
    <w:rsid w:val="00390ADA"/>
    <w:rsid w:val="00392D56"/>
    <w:rsid w:val="00394FAA"/>
    <w:rsid w:val="00395E54"/>
    <w:rsid w:val="003A3F09"/>
    <w:rsid w:val="003A5369"/>
    <w:rsid w:val="003B0487"/>
    <w:rsid w:val="003B2114"/>
    <w:rsid w:val="003B3395"/>
    <w:rsid w:val="003B367B"/>
    <w:rsid w:val="003B385C"/>
    <w:rsid w:val="003B728F"/>
    <w:rsid w:val="003C3971"/>
    <w:rsid w:val="003C4398"/>
    <w:rsid w:val="003C50F2"/>
    <w:rsid w:val="003C6DF4"/>
    <w:rsid w:val="003C6FA1"/>
    <w:rsid w:val="003D152A"/>
    <w:rsid w:val="003D3B13"/>
    <w:rsid w:val="003D52C9"/>
    <w:rsid w:val="003D6FC4"/>
    <w:rsid w:val="003E245B"/>
    <w:rsid w:val="003F2973"/>
    <w:rsid w:val="003F2FF2"/>
    <w:rsid w:val="003F45E2"/>
    <w:rsid w:val="003F4EE9"/>
    <w:rsid w:val="003F5107"/>
    <w:rsid w:val="003F755D"/>
    <w:rsid w:val="00402B63"/>
    <w:rsid w:val="00404E62"/>
    <w:rsid w:val="00407437"/>
    <w:rsid w:val="0041074F"/>
    <w:rsid w:val="00412408"/>
    <w:rsid w:val="00423334"/>
    <w:rsid w:val="004345EC"/>
    <w:rsid w:val="004379BA"/>
    <w:rsid w:val="004400FE"/>
    <w:rsid w:val="004443B5"/>
    <w:rsid w:val="004470AE"/>
    <w:rsid w:val="00447706"/>
    <w:rsid w:val="00452CF5"/>
    <w:rsid w:val="00453152"/>
    <w:rsid w:val="004538EF"/>
    <w:rsid w:val="0045632C"/>
    <w:rsid w:val="004577F1"/>
    <w:rsid w:val="004629BD"/>
    <w:rsid w:val="00465515"/>
    <w:rsid w:val="0047023E"/>
    <w:rsid w:val="00471650"/>
    <w:rsid w:val="004811A7"/>
    <w:rsid w:val="004842D4"/>
    <w:rsid w:val="00484E8B"/>
    <w:rsid w:val="0048593A"/>
    <w:rsid w:val="0049751D"/>
    <w:rsid w:val="004A4A7F"/>
    <w:rsid w:val="004A7CE5"/>
    <w:rsid w:val="004B221A"/>
    <w:rsid w:val="004B43D3"/>
    <w:rsid w:val="004B50A5"/>
    <w:rsid w:val="004B566F"/>
    <w:rsid w:val="004B6076"/>
    <w:rsid w:val="004C0964"/>
    <w:rsid w:val="004C17EE"/>
    <w:rsid w:val="004C29FC"/>
    <w:rsid w:val="004C30AC"/>
    <w:rsid w:val="004C6635"/>
    <w:rsid w:val="004D3470"/>
    <w:rsid w:val="004D3578"/>
    <w:rsid w:val="004D5E8D"/>
    <w:rsid w:val="004D7986"/>
    <w:rsid w:val="004E209B"/>
    <w:rsid w:val="004E213A"/>
    <w:rsid w:val="004E276B"/>
    <w:rsid w:val="004E7097"/>
    <w:rsid w:val="004F00A2"/>
    <w:rsid w:val="004F0988"/>
    <w:rsid w:val="004F1520"/>
    <w:rsid w:val="004F1854"/>
    <w:rsid w:val="004F2EAA"/>
    <w:rsid w:val="004F3340"/>
    <w:rsid w:val="00500457"/>
    <w:rsid w:val="005017E7"/>
    <w:rsid w:val="00502D4F"/>
    <w:rsid w:val="005039D7"/>
    <w:rsid w:val="00504D3D"/>
    <w:rsid w:val="005138BA"/>
    <w:rsid w:val="00517CFC"/>
    <w:rsid w:val="00520B01"/>
    <w:rsid w:val="00522321"/>
    <w:rsid w:val="00522F6A"/>
    <w:rsid w:val="0053388B"/>
    <w:rsid w:val="00535773"/>
    <w:rsid w:val="00536AB3"/>
    <w:rsid w:val="00543E01"/>
    <w:rsid w:val="00543E6C"/>
    <w:rsid w:val="005451D7"/>
    <w:rsid w:val="005453E3"/>
    <w:rsid w:val="0054566D"/>
    <w:rsid w:val="00545984"/>
    <w:rsid w:val="005476F7"/>
    <w:rsid w:val="005503E1"/>
    <w:rsid w:val="00552A64"/>
    <w:rsid w:val="00554357"/>
    <w:rsid w:val="0055465D"/>
    <w:rsid w:val="00554AA0"/>
    <w:rsid w:val="005553DF"/>
    <w:rsid w:val="005562C3"/>
    <w:rsid w:val="0056227D"/>
    <w:rsid w:val="00565087"/>
    <w:rsid w:val="005661A8"/>
    <w:rsid w:val="005702A8"/>
    <w:rsid w:val="00573065"/>
    <w:rsid w:val="00574B99"/>
    <w:rsid w:val="00575C73"/>
    <w:rsid w:val="0057691C"/>
    <w:rsid w:val="00582BC7"/>
    <w:rsid w:val="00584DF0"/>
    <w:rsid w:val="00586074"/>
    <w:rsid w:val="0058701E"/>
    <w:rsid w:val="00590D85"/>
    <w:rsid w:val="0059232B"/>
    <w:rsid w:val="00595FC1"/>
    <w:rsid w:val="0059783F"/>
    <w:rsid w:val="00597B11"/>
    <w:rsid w:val="005A0538"/>
    <w:rsid w:val="005A1D69"/>
    <w:rsid w:val="005A3331"/>
    <w:rsid w:val="005A44B3"/>
    <w:rsid w:val="005A6B09"/>
    <w:rsid w:val="005A6FFF"/>
    <w:rsid w:val="005B4081"/>
    <w:rsid w:val="005C12E0"/>
    <w:rsid w:val="005C684F"/>
    <w:rsid w:val="005D03EA"/>
    <w:rsid w:val="005D214B"/>
    <w:rsid w:val="005D232E"/>
    <w:rsid w:val="005D2E01"/>
    <w:rsid w:val="005D351D"/>
    <w:rsid w:val="005D4197"/>
    <w:rsid w:val="005D5E49"/>
    <w:rsid w:val="005D713B"/>
    <w:rsid w:val="005D7526"/>
    <w:rsid w:val="005D79D9"/>
    <w:rsid w:val="005D7B5E"/>
    <w:rsid w:val="005E4BB2"/>
    <w:rsid w:val="005E674B"/>
    <w:rsid w:val="005F788A"/>
    <w:rsid w:val="00602AEA"/>
    <w:rsid w:val="00603A3E"/>
    <w:rsid w:val="00611606"/>
    <w:rsid w:val="0061266F"/>
    <w:rsid w:val="00612C55"/>
    <w:rsid w:val="00612F9E"/>
    <w:rsid w:val="00614240"/>
    <w:rsid w:val="00614FDF"/>
    <w:rsid w:val="00616764"/>
    <w:rsid w:val="00617A52"/>
    <w:rsid w:val="00620C6A"/>
    <w:rsid w:val="00624283"/>
    <w:rsid w:val="006247AE"/>
    <w:rsid w:val="006266BF"/>
    <w:rsid w:val="006267D6"/>
    <w:rsid w:val="00631E23"/>
    <w:rsid w:val="00632251"/>
    <w:rsid w:val="00632A65"/>
    <w:rsid w:val="0063377B"/>
    <w:rsid w:val="0063543D"/>
    <w:rsid w:val="00636F1B"/>
    <w:rsid w:val="0063742E"/>
    <w:rsid w:val="006375BE"/>
    <w:rsid w:val="006435E7"/>
    <w:rsid w:val="00644AAD"/>
    <w:rsid w:val="00644CCB"/>
    <w:rsid w:val="00646AFA"/>
    <w:rsid w:val="00647114"/>
    <w:rsid w:val="0065253D"/>
    <w:rsid w:val="00652780"/>
    <w:rsid w:val="00655649"/>
    <w:rsid w:val="00655B27"/>
    <w:rsid w:val="00656DBF"/>
    <w:rsid w:val="006571F7"/>
    <w:rsid w:val="00663C8D"/>
    <w:rsid w:val="00664CBD"/>
    <w:rsid w:val="00666581"/>
    <w:rsid w:val="00666E2A"/>
    <w:rsid w:val="0067226D"/>
    <w:rsid w:val="0068160A"/>
    <w:rsid w:val="00683D91"/>
    <w:rsid w:val="00685188"/>
    <w:rsid w:val="0068625B"/>
    <w:rsid w:val="00686904"/>
    <w:rsid w:val="00687DC4"/>
    <w:rsid w:val="006912E9"/>
    <w:rsid w:val="00691895"/>
    <w:rsid w:val="006A0F8F"/>
    <w:rsid w:val="006A1378"/>
    <w:rsid w:val="006A319E"/>
    <w:rsid w:val="006A323F"/>
    <w:rsid w:val="006A7FEE"/>
    <w:rsid w:val="006B30D0"/>
    <w:rsid w:val="006B4AA5"/>
    <w:rsid w:val="006C3AC1"/>
    <w:rsid w:val="006C3D95"/>
    <w:rsid w:val="006C3F8E"/>
    <w:rsid w:val="006C44A3"/>
    <w:rsid w:val="006C74F5"/>
    <w:rsid w:val="006D2047"/>
    <w:rsid w:val="006D39C7"/>
    <w:rsid w:val="006D58E4"/>
    <w:rsid w:val="006E0414"/>
    <w:rsid w:val="006E34E2"/>
    <w:rsid w:val="006E3CC0"/>
    <w:rsid w:val="006E5C86"/>
    <w:rsid w:val="006F13A5"/>
    <w:rsid w:val="006F2A36"/>
    <w:rsid w:val="006F312E"/>
    <w:rsid w:val="006F36C7"/>
    <w:rsid w:val="006F7C1A"/>
    <w:rsid w:val="00700271"/>
    <w:rsid w:val="00701116"/>
    <w:rsid w:val="00701E87"/>
    <w:rsid w:val="00703554"/>
    <w:rsid w:val="00703D3F"/>
    <w:rsid w:val="007066E2"/>
    <w:rsid w:val="007075DA"/>
    <w:rsid w:val="00707ED0"/>
    <w:rsid w:val="0071056B"/>
    <w:rsid w:val="0071174C"/>
    <w:rsid w:val="00712D21"/>
    <w:rsid w:val="00713AF8"/>
    <w:rsid w:val="00713C44"/>
    <w:rsid w:val="007227DC"/>
    <w:rsid w:val="00724FC7"/>
    <w:rsid w:val="00726369"/>
    <w:rsid w:val="00734A5B"/>
    <w:rsid w:val="00737225"/>
    <w:rsid w:val="0074026F"/>
    <w:rsid w:val="007429F6"/>
    <w:rsid w:val="00742B39"/>
    <w:rsid w:val="00742D36"/>
    <w:rsid w:val="00744D1E"/>
    <w:rsid w:val="00744E76"/>
    <w:rsid w:val="00747A85"/>
    <w:rsid w:val="0075022F"/>
    <w:rsid w:val="00761B07"/>
    <w:rsid w:val="00763B37"/>
    <w:rsid w:val="00765EA3"/>
    <w:rsid w:val="00766F54"/>
    <w:rsid w:val="0077163B"/>
    <w:rsid w:val="007729AF"/>
    <w:rsid w:val="00772F23"/>
    <w:rsid w:val="00774120"/>
    <w:rsid w:val="00774B05"/>
    <w:rsid w:val="00774DA4"/>
    <w:rsid w:val="00781F0F"/>
    <w:rsid w:val="00786FC2"/>
    <w:rsid w:val="00787C1F"/>
    <w:rsid w:val="00790393"/>
    <w:rsid w:val="007913DC"/>
    <w:rsid w:val="00794090"/>
    <w:rsid w:val="0079598B"/>
    <w:rsid w:val="007A3FD2"/>
    <w:rsid w:val="007A6C4E"/>
    <w:rsid w:val="007A73C8"/>
    <w:rsid w:val="007A7963"/>
    <w:rsid w:val="007B2E44"/>
    <w:rsid w:val="007B48C0"/>
    <w:rsid w:val="007B600E"/>
    <w:rsid w:val="007B6FDF"/>
    <w:rsid w:val="007B725D"/>
    <w:rsid w:val="007C15D6"/>
    <w:rsid w:val="007C1E79"/>
    <w:rsid w:val="007C348C"/>
    <w:rsid w:val="007C5484"/>
    <w:rsid w:val="007D0332"/>
    <w:rsid w:val="007D07FF"/>
    <w:rsid w:val="007D263B"/>
    <w:rsid w:val="007D29B0"/>
    <w:rsid w:val="007D3473"/>
    <w:rsid w:val="007D5779"/>
    <w:rsid w:val="007E0607"/>
    <w:rsid w:val="007E07AF"/>
    <w:rsid w:val="007E13AF"/>
    <w:rsid w:val="007E1C15"/>
    <w:rsid w:val="007E38C3"/>
    <w:rsid w:val="007F0F4A"/>
    <w:rsid w:val="007F134C"/>
    <w:rsid w:val="007F283F"/>
    <w:rsid w:val="007F6043"/>
    <w:rsid w:val="007F67BD"/>
    <w:rsid w:val="007F6C43"/>
    <w:rsid w:val="008028A4"/>
    <w:rsid w:val="00803551"/>
    <w:rsid w:val="00804219"/>
    <w:rsid w:val="00811995"/>
    <w:rsid w:val="00811E6B"/>
    <w:rsid w:val="00812FF2"/>
    <w:rsid w:val="00816097"/>
    <w:rsid w:val="008178F9"/>
    <w:rsid w:val="00825268"/>
    <w:rsid w:val="008264E3"/>
    <w:rsid w:val="00826CAD"/>
    <w:rsid w:val="00830747"/>
    <w:rsid w:val="00831EB3"/>
    <w:rsid w:val="00831FC4"/>
    <w:rsid w:val="008324A4"/>
    <w:rsid w:val="008359CD"/>
    <w:rsid w:val="00836418"/>
    <w:rsid w:val="0084024A"/>
    <w:rsid w:val="0084033C"/>
    <w:rsid w:val="00841BD3"/>
    <w:rsid w:val="0084305A"/>
    <w:rsid w:val="008477D8"/>
    <w:rsid w:val="0085156D"/>
    <w:rsid w:val="008528AB"/>
    <w:rsid w:val="00853D97"/>
    <w:rsid w:val="00862BB5"/>
    <w:rsid w:val="00863472"/>
    <w:rsid w:val="0086583C"/>
    <w:rsid w:val="00867F98"/>
    <w:rsid w:val="00872711"/>
    <w:rsid w:val="0087532F"/>
    <w:rsid w:val="0087584F"/>
    <w:rsid w:val="0087675F"/>
    <w:rsid w:val="008768CA"/>
    <w:rsid w:val="008768EA"/>
    <w:rsid w:val="00881287"/>
    <w:rsid w:val="008825E2"/>
    <w:rsid w:val="00882E29"/>
    <w:rsid w:val="00886604"/>
    <w:rsid w:val="00891B1C"/>
    <w:rsid w:val="008934E9"/>
    <w:rsid w:val="00895928"/>
    <w:rsid w:val="00897045"/>
    <w:rsid w:val="008A2426"/>
    <w:rsid w:val="008A759A"/>
    <w:rsid w:val="008B161E"/>
    <w:rsid w:val="008B1CE3"/>
    <w:rsid w:val="008B31AB"/>
    <w:rsid w:val="008B4F26"/>
    <w:rsid w:val="008B66A2"/>
    <w:rsid w:val="008C384C"/>
    <w:rsid w:val="008C54CF"/>
    <w:rsid w:val="008D05CF"/>
    <w:rsid w:val="008D13DC"/>
    <w:rsid w:val="008D17D9"/>
    <w:rsid w:val="008D5381"/>
    <w:rsid w:val="008D57E2"/>
    <w:rsid w:val="008D6C87"/>
    <w:rsid w:val="008D75CE"/>
    <w:rsid w:val="008E2D68"/>
    <w:rsid w:val="008E6756"/>
    <w:rsid w:val="008F085D"/>
    <w:rsid w:val="008F1385"/>
    <w:rsid w:val="008F1F8C"/>
    <w:rsid w:val="008F3000"/>
    <w:rsid w:val="008F483F"/>
    <w:rsid w:val="008F6F0A"/>
    <w:rsid w:val="0090271F"/>
    <w:rsid w:val="00902E23"/>
    <w:rsid w:val="00904183"/>
    <w:rsid w:val="00906093"/>
    <w:rsid w:val="009114D7"/>
    <w:rsid w:val="0091348E"/>
    <w:rsid w:val="00915694"/>
    <w:rsid w:val="00917CCB"/>
    <w:rsid w:val="0092089B"/>
    <w:rsid w:val="00920D70"/>
    <w:rsid w:val="0092113D"/>
    <w:rsid w:val="009317D1"/>
    <w:rsid w:val="00932162"/>
    <w:rsid w:val="009339F2"/>
    <w:rsid w:val="00933FB0"/>
    <w:rsid w:val="00935889"/>
    <w:rsid w:val="009407D2"/>
    <w:rsid w:val="009411D6"/>
    <w:rsid w:val="00942EC2"/>
    <w:rsid w:val="00944420"/>
    <w:rsid w:val="009453E1"/>
    <w:rsid w:val="00946AE1"/>
    <w:rsid w:val="00947ED5"/>
    <w:rsid w:val="00953AA2"/>
    <w:rsid w:val="00954315"/>
    <w:rsid w:val="0095485E"/>
    <w:rsid w:val="00957A2A"/>
    <w:rsid w:val="00957C7B"/>
    <w:rsid w:val="00960547"/>
    <w:rsid w:val="0096214E"/>
    <w:rsid w:val="00962200"/>
    <w:rsid w:val="009703B8"/>
    <w:rsid w:val="00974273"/>
    <w:rsid w:val="00975D9F"/>
    <w:rsid w:val="00976028"/>
    <w:rsid w:val="0098203A"/>
    <w:rsid w:val="00984718"/>
    <w:rsid w:val="00990FC1"/>
    <w:rsid w:val="00995087"/>
    <w:rsid w:val="009A7B9F"/>
    <w:rsid w:val="009C0468"/>
    <w:rsid w:val="009C334F"/>
    <w:rsid w:val="009D2471"/>
    <w:rsid w:val="009D4DD3"/>
    <w:rsid w:val="009E74D0"/>
    <w:rsid w:val="009E7CB2"/>
    <w:rsid w:val="009F062C"/>
    <w:rsid w:val="009F09FD"/>
    <w:rsid w:val="009F1FB8"/>
    <w:rsid w:val="009F228D"/>
    <w:rsid w:val="009F37B7"/>
    <w:rsid w:val="009F6F09"/>
    <w:rsid w:val="00A0133A"/>
    <w:rsid w:val="00A02C12"/>
    <w:rsid w:val="00A037F8"/>
    <w:rsid w:val="00A10F02"/>
    <w:rsid w:val="00A164B4"/>
    <w:rsid w:val="00A168D7"/>
    <w:rsid w:val="00A1701F"/>
    <w:rsid w:val="00A21872"/>
    <w:rsid w:val="00A24402"/>
    <w:rsid w:val="00A24635"/>
    <w:rsid w:val="00A24664"/>
    <w:rsid w:val="00A24DA0"/>
    <w:rsid w:val="00A266A8"/>
    <w:rsid w:val="00A26956"/>
    <w:rsid w:val="00A26ACA"/>
    <w:rsid w:val="00A27486"/>
    <w:rsid w:val="00A310CE"/>
    <w:rsid w:val="00A311F2"/>
    <w:rsid w:val="00A33634"/>
    <w:rsid w:val="00A33F95"/>
    <w:rsid w:val="00A36F78"/>
    <w:rsid w:val="00A37778"/>
    <w:rsid w:val="00A42313"/>
    <w:rsid w:val="00A4432F"/>
    <w:rsid w:val="00A448CA"/>
    <w:rsid w:val="00A50D49"/>
    <w:rsid w:val="00A524BD"/>
    <w:rsid w:val="00A53724"/>
    <w:rsid w:val="00A546C6"/>
    <w:rsid w:val="00A54BE6"/>
    <w:rsid w:val="00A5585A"/>
    <w:rsid w:val="00A56066"/>
    <w:rsid w:val="00A61069"/>
    <w:rsid w:val="00A63777"/>
    <w:rsid w:val="00A65656"/>
    <w:rsid w:val="00A6657C"/>
    <w:rsid w:val="00A70509"/>
    <w:rsid w:val="00A72ABE"/>
    <w:rsid w:val="00A73129"/>
    <w:rsid w:val="00A74333"/>
    <w:rsid w:val="00A744EA"/>
    <w:rsid w:val="00A7501B"/>
    <w:rsid w:val="00A77145"/>
    <w:rsid w:val="00A8059B"/>
    <w:rsid w:val="00A82346"/>
    <w:rsid w:val="00A846DD"/>
    <w:rsid w:val="00A84AAB"/>
    <w:rsid w:val="00A85559"/>
    <w:rsid w:val="00A85B48"/>
    <w:rsid w:val="00A9096A"/>
    <w:rsid w:val="00A912B2"/>
    <w:rsid w:val="00A92BA1"/>
    <w:rsid w:val="00A92C1A"/>
    <w:rsid w:val="00A9343A"/>
    <w:rsid w:val="00A93938"/>
    <w:rsid w:val="00A95A32"/>
    <w:rsid w:val="00A95D13"/>
    <w:rsid w:val="00AA11D1"/>
    <w:rsid w:val="00AA1B6B"/>
    <w:rsid w:val="00AA395B"/>
    <w:rsid w:val="00AA3F6C"/>
    <w:rsid w:val="00AA659B"/>
    <w:rsid w:val="00AB0100"/>
    <w:rsid w:val="00AB4A5D"/>
    <w:rsid w:val="00AC3DF3"/>
    <w:rsid w:val="00AC6BC6"/>
    <w:rsid w:val="00AC7A0B"/>
    <w:rsid w:val="00AD0BA4"/>
    <w:rsid w:val="00AD3356"/>
    <w:rsid w:val="00AD769A"/>
    <w:rsid w:val="00AE112E"/>
    <w:rsid w:val="00AE1E64"/>
    <w:rsid w:val="00AE65E2"/>
    <w:rsid w:val="00AE67C9"/>
    <w:rsid w:val="00AF074F"/>
    <w:rsid w:val="00AF1460"/>
    <w:rsid w:val="00AF27CE"/>
    <w:rsid w:val="00AF2A40"/>
    <w:rsid w:val="00AF2DA9"/>
    <w:rsid w:val="00B016A1"/>
    <w:rsid w:val="00B02334"/>
    <w:rsid w:val="00B13293"/>
    <w:rsid w:val="00B13B1F"/>
    <w:rsid w:val="00B1529B"/>
    <w:rsid w:val="00B152A3"/>
    <w:rsid w:val="00B15449"/>
    <w:rsid w:val="00B202DF"/>
    <w:rsid w:val="00B21B09"/>
    <w:rsid w:val="00B3148C"/>
    <w:rsid w:val="00B3277A"/>
    <w:rsid w:val="00B3499A"/>
    <w:rsid w:val="00B40A4B"/>
    <w:rsid w:val="00B40E60"/>
    <w:rsid w:val="00B4157F"/>
    <w:rsid w:val="00B420C3"/>
    <w:rsid w:val="00B43006"/>
    <w:rsid w:val="00B5249D"/>
    <w:rsid w:val="00B53B11"/>
    <w:rsid w:val="00B54AE9"/>
    <w:rsid w:val="00B659E9"/>
    <w:rsid w:val="00B67569"/>
    <w:rsid w:val="00B70AC5"/>
    <w:rsid w:val="00B70F3A"/>
    <w:rsid w:val="00B73F77"/>
    <w:rsid w:val="00B74632"/>
    <w:rsid w:val="00B74CC3"/>
    <w:rsid w:val="00B83A58"/>
    <w:rsid w:val="00B86ACE"/>
    <w:rsid w:val="00B901DB"/>
    <w:rsid w:val="00B93086"/>
    <w:rsid w:val="00B9485C"/>
    <w:rsid w:val="00B95B9C"/>
    <w:rsid w:val="00B95DDC"/>
    <w:rsid w:val="00BA04FD"/>
    <w:rsid w:val="00BA155E"/>
    <w:rsid w:val="00BA19ED"/>
    <w:rsid w:val="00BA313D"/>
    <w:rsid w:val="00BA4B8D"/>
    <w:rsid w:val="00BA68A5"/>
    <w:rsid w:val="00BB1464"/>
    <w:rsid w:val="00BC0738"/>
    <w:rsid w:val="00BC0F7D"/>
    <w:rsid w:val="00BC6B36"/>
    <w:rsid w:val="00BD150B"/>
    <w:rsid w:val="00BD7D31"/>
    <w:rsid w:val="00BE2912"/>
    <w:rsid w:val="00BE300A"/>
    <w:rsid w:val="00BE3255"/>
    <w:rsid w:val="00BE5398"/>
    <w:rsid w:val="00BE7BF9"/>
    <w:rsid w:val="00BF128E"/>
    <w:rsid w:val="00BF1D4D"/>
    <w:rsid w:val="00BF4643"/>
    <w:rsid w:val="00BF5C66"/>
    <w:rsid w:val="00C01E42"/>
    <w:rsid w:val="00C020F3"/>
    <w:rsid w:val="00C02E03"/>
    <w:rsid w:val="00C0419A"/>
    <w:rsid w:val="00C0664A"/>
    <w:rsid w:val="00C074DD"/>
    <w:rsid w:val="00C13DB8"/>
    <w:rsid w:val="00C13DC7"/>
    <w:rsid w:val="00C1496A"/>
    <w:rsid w:val="00C153F9"/>
    <w:rsid w:val="00C15461"/>
    <w:rsid w:val="00C25E5A"/>
    <w:rsid w:val="00C27D3C"/>
    <w:rsid w:val="00C322CB"/>
    <w:rsid w:val="00C33014"/>
    <w:rsid w:val="00C33079"/>
    <w:rsid w:val="00C33E35"/>
    <w:rsid w:val="00C344A1"/>
    <w:rsid w:val="00C3618E"/>
    <w:rsid w:val="00C40628"/>
    <w:rsid w:val="00C432F0"/>
    <w:rsid w:val="00C439E7"/>
    <w:rsid w:val="00C45231"/>
    <w:rsid w:val="00C46C9C"/>
    <w:rsid w:val="00C50658"/>
    <w:rsid w:val="00C508C6"/>
    <w:rsid w:val="00C510F7"/>
    <w:rsid w:val="00C52CB8"/>
    <w:rsid w:val="00C53868"/>
    <w:rsid w:val="00C543B8"/>
    <w:rsid w:val="00C551FF"/>
    <w:rsid w:val="00C56974"/>
    <w:rsid w:val="00C60E4B"/>
    <w:rsid w:val="00C630C6"/>
    <w:rsid w:val="00C63212"/>
    <w:rsid w:val="00C64CD9"/>
    <w:rsid w:val="00C65071"/>
    <w:rsid w:val="00C65A0A"/>
    <w:rsid w:val="00C72833"/>
    <w:rsid w:val="00C7507A"/>
    <w:rsid w:val="00C75669"/>
    <w:rsid w:val="00C80F1D"/>
    <w:rsid w:val="00C816DC"/>
    <w:rsid w:val="00C8194D"/>
    <w:rsid w:val="00C851B0"/>
    <w:rsid w:val="00C87770"/>
    <w:rsid w:val="00C90D2E"/>
    <w:rsid w:val="00C91962"/>
    <w:rsid w:val="00C92335"/>
    <w:rsid w:val="00C93F40"/>
    <w:rsid w:val="00CA0BF5"/>
    <w:rsid w:val="00CA34EE"/>
    <w:rsid w:val="00CA3D0C"/>
    <w:rsid w:val="00CA5AE7"/>
    <w:rsid w:val="00CA65AD"/>
    <w:rsid w:val="00CB3755"/>
    <w:rsid w:val="00CB3CB0"/>
    <w:rsid w:val="00CB5353"/>
    <w:rsid w:val="00CB73FF"/>
    <w:rsid w:val="00CB7481"/>
    <w:rsid w:val="00CC28F8"/>
    <w:rsid w:val="00CC2CDC"/>
    <w:rsid w:val="00CC4BD3"/>
    <w:rsid w:val="00CC6FCF"/>
    <w:rsid w:val="00CC7017"/>
    <w:rsid w:val="00CD53CE"/>
    <w:rsid w:val="00CE1123"/>
    <w:rsid w:val="00CE20E7"/>
    <w:rsid w:val="00CE2F4C"/>
    <w:rsid w:val="00CE46D6"/>
    <w:rsid w:val="00CE6912"/>
    <w:rsid w:val="00CE73C4"/>
    <w:rsid w:val="00CF4DD8"/>
    <w:rsid w:val="00CF55F4"/>
    <w:rsid w:val="00D00FA4"/>
    <w:rsid w:val="00D031C2"/>
    <w:rsid w:val="00D04B6B"/>
    <w:rsid w:val="00D21BD4"/>
    <w:rsid w:val="00D23841"/>
    <w:rsid w:val="00D241B7"/>
    <w:rsid w:val="00D2514F"/>
    <w:rsid w:val="00D2534E"/>
    <w:rsid w:val="00D341C7"/>
    <w:rsid w:val="00D3461C"/>
    <w:rsid w:val="00D36926"/>
    <w:rsid w:val="00D42058"/>
    <w:rsid w:val="00D42B62"/>
    <w:rsid w:val="00D43569"/>
    <w:rsid w:val="00D45C35"/>
    <w:rsid w:val="00D45DBD"/>
    <w:rsid w:val="00D53EB3"/>
    <w:rsid w:val="00D57701"/>
    <w:rsid w:val="00D57972"/>
    <w:rsid w:val="00D61E64"/>
    <w:rsid w:val="00D675A9"/>
    <w:rsid w:val="00D73587"/>
    <w:rsid w:val="00D738D6"/>
    <w:rsid w:val="00D74CCD"/>
    <w:rsid w:val="00D755EB"/>
    <w:rsid w:val="00D76048"/>
    <w:rsid w:val="00D77463"/>
    <w:rsid w:val="00D82E6F"/>
    <w:rsid w:val="00D83BF5"/>
    <w:rsid w:val="00D8718D"/>
    <w:rsid w:val="00D87E00"/>
    <w:rsid w:val="00D9134D"/>
    <w:rsid w:val="00D914B0"/>
    <w:rsid w:val="00D96479"/>
    <w:rsid w:val="00D96FCF"/>
    <w:rsid w:val="00DA223C"/>
    <w:rsid w:val="00DA49A4"/>
    <w:rsid w:val="00DA5416"/>
    <w:rsid w:val="00DA5A5D"/>
    <w:rsid w:val="00DA5E69"/>
    <w:rsid w:val="00DA7A03"/>
    <w:rsid w:val="00DB1818"/>
    <w:rsid w:val="00DB4C8B"/>
    <w:rsid w:val="00DB7E93"/>
    <w:rsid w:val="00DC2182"/>
    <w:rsid w:val="00DC2C22"/>
    <w:rsid w:val="00DC309B"/>
    <w:rsid w:val="00DC3331"/>
    <w:rsid w:val="00DC4DA2"/>
    <w:rsid w:val="00DD0876"/>
    <w:rsid w:val="00DD17BB"/>
    <w:rsid w:val="00DD24D7"/>
    <w:rsid w:val="00DD4C17"/>
    <w:rsid w:val="00DD74A5"/>
    <w:rsid w:val="00DE0722"/>
    <w:rsid w:val="00DE15F5"/>
    <w:rsid w:val="00DE1D21"/>
    <w:rsid w:val="00DE5019"/>
    <w:rsid w:val="00DE5780"/>
    <w:rsid w:val="00DE59C1"/>
    <w:rsid w:val="00DE7B9E"/>
    <w:rsid w:val="00DF0918"/>
    <w:rsid w:val="00DF1FF4"/>
    <w:rsid w:val="00DF201F"/>
    <w:rsid w:val="00DF2B1F"/>
    <w:rsid w:val="00DF62CD"/>
    <w:rsid w:val="00E0035A"/>
    <w:rsid w:val="00E04958"/>
    <w:rsid w:val="00E04D9F"/>
    <w:rsid w:val="00E06E43"/>
    <w:rsid w:val="00E128B1"/>
    <w:rsid w:val="00E12D47"/>
    <w:rsid w:val="00E16509"/>
    <w:rsid w:val="00E233D4"/>
    <w:rsid w:val="00E260A6"/>
    <w:rsid w:val="00E26AA6"/>
    <w:rsid w:val="00E27506"/>
    <w:rsid w:val="00E27815"/>
    <w:rsid w:val="00E33626"/>
    <w:rsid w:val="00E3366C"/>
    <w:rsid w:val="00E374BC"/>
    <w:rsid w:val="00E44582"/>
    <w:rsid w:val="00E4464B"/>
    <w:rsid w:val="00E446DD"/>
    <w:rsid w:val="00E50FD4"/>
    <w:rsid w:val="00E51C37"/>
    <w:rsid w:val="00E560CD"/>
    <w:rsid w:val="00E600C1"/>
    <w:rsid w:val="00E61C50"/>
    <w:rsid w:val="00E67423"/>
    <w:rsid w:val="00E7044F"/>
    <w:rsid w:val="00E75666"/>
    <w:rsid w:val="00E75A61"/>
    <w:rsid w:val="00E75D08"/>
    <w:rsid w:val="00E75EB6"/>
    <w:rsid w:val="00E774CB"/>
    <w:rsid w:val="00E77645"/>
    <w:rsid w:val="00E80B46"/>
    <w:rsid w:val="00E838B2"/>
    <w:rsid w:val="00E867C3"/>
    <w:rsid w:val="00E907BE"/>
    <w:rsid w:val="00E92777"/>
    <w:rsid w:val="00E974DD"/>
    <w:rsid w:val="00EA15B0"/>
    <w:rsid w:val="00EA5745"/>
    <w:rsid w:val="00EA5EA7"/>
    <w:rsid w:val="00EA6EB9"/>
    <w:rsid w:val="00EB0CD7"/>
    <w:rsid w:val="00EB21B3"/>
    <w:rsid w:val="00EC15F7"/>
    <w:rsid w:val="00EC228E"/>
    <w:rsid w:val="00EC4A25"/>
    <w:rsid w:val="00ED0476"/>
    <w:rsid w:val="00ED3273"/>
    <w:rsid w:val="00ED6607"/>
    <w:rsid w:val="00ED7C66"/>
    <w:rsid w:val="00EE3F14"/>
    <w:rsid w:val="00EE41A0"/>
    <w:rsid w:val="00EE5521"/>
    <w:rsid w:val="00EE5A50"/>
    <w:rsid w:val="00EF24F6"/>
    <w:rsid w:val="00EF2C78"/>
    <w:rsid w:val="00EF5EA5"/>
    <w:rsid w:val="00EF608C"/>
    <w:rsid w:val="00EF766E"/>
    <w:rsid w:val="00F00CB9"/>
    <w:rsid w:val="00F0149C"/>
    <w:rsid w:val="00F025A2"/>
    <w:rsid w:val="00F02657"/>
    <w:rsid w:val="00F02AB5"/>
    <w:rsid w:val="00F04712"/>
    <w:rsid w:val="00F068E0"/>
    <w:rsid w:val="00F11117"/>
    <w:rsid w:val="00F13360"/>
    <w:rsid w:val="00F13BD5"/>
    <w:rsid w:val="00F151ED"/>
    <w:rsid w:val="00F17676"/>
    <w:rsid w:val="00F22688"/>
    <w:rsid w:val="00F22EC7"/>
    <w:rsid w:val="00F232E2"/>
    <w:rsid w:val="00F2530B"/>
    <w:rsid w:val="00F317F5"/>
    <w:rsid w:val="00F31E3B"/>
    <w:rsid w:val="00F325C8"/>
    <w:rsid w:val="00F339F7"/>
    <w:rsid w:val="00F346B3"/>
    <w:rsid w:val="00F360B1"/>
    <w:rsid w:val="00F36344"/>
    <w:rsid w:val="00F40271"/>
    <w:rsid w:val="00F42A16"/>
    <w:rsid w:val="00F51017"/>
    <w:rsid w:val="00F51836"/>
    <w:rsid w:val="00F5190E"/>
    <w:rsid w:val="00F51F22"/>
    <w:rsid w:val="00F54B56"/>
    <w:rsid w:val="00F550C0"/>
    <w:rsid w:val="00F55FC3"/>
    <w:rsid w:val="00F56324"/>
    <w:rsid w:val="00F623E8"/>
    <w:rsid w:val="00F62615"/>
    <w:rsid w:val="00F64C6B"/>
    <w:rsid w:val="00F653B8"/>
    <w:rsid w:val="00F66B02"/>
    <w:rsid w:val="00F744F9"/>
    <w:rsid w:val="00F77ECE"/>
    <w:rsid w:val="00F8037A"/>
    <w:rsid w:val="00F81958"/>
    <w:rsid w:val="00F82DF7"/>
    <w:rsid w:val="00F8351F"/>
    <w:rsid w:val="00F83EC7"/>
    <w:rsid w:val="00F85E2F"/>
    <w:rsid w:val="00F87E59"/>
    <w:rsid w:val="00F9008D"/>
    <w:rsid w:val="00F95F85"/>
    <w:rsid w:val="00F97F4E"/>
    <w:rsid w:val="00FA0486"/>
    <w:rsid w:val="00FA1266"/>
    <w:rsid w:val="00FA6179"/>
    <w:rsid w:val="00FB1B70"/>
    <w:rsid w:val="00FB2A84"/>
    <w:rsid w:val="00FB2B08"/>
    <w:rsid w:val="00FB549D"/>
    <w:rsid w:val="00FB7295"/>
    <w:rsid w:val="00FB7E5A"/>
    <w:rsid w:val="00FC1192"/>
    <w:rsid w:val="00FC1C98"/>
    <w:rsid w:val="00FC36AE"/>
    <w:rsid w:val="00FC4D35"/>
    <w:rsid w:val="00FD05F1"/>
    <w:rsid w:val="00FD10F4"/>
    <w:rsid w:val="00FD259B"/>
    <w:rsid w:val="00FD469B"/>
    <w:rsid w:val="00FD4D6E"/>
    <w:rsid w:val="00FE12EA"/>
    <w:rsid w:val="00FE2945"/>
    <w:rsid w:val="00FE4382"/>
    <w:rsid w:val="00FE6576"/>
    <w:rsid w:val="00FE66DD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9703B8"/>
    <w:pPr>
      <w:ind w:firstLineChars="200" w:firstLine="420"/>
    </w:pPr>
  </w:style>
  <w:style w:type="character" w:styleId="ac">
    <w:name w:val="annotation reference"/>
    <w:basedOn w:val="a0"/>
    <w:rsid w:val="005553DF"/>
    <w:rPr>
      <w:sz w:val="21"/>
      <w:szCs w:val="21"/>
    </w:rPr>
  </w:style>
  <w:style w:type="paragraph" w:styleId="ad">
    <w:name w:val="annotation text"/>
    <w:basedOn w:val="a"/>
    <w:link w:val="ae"/>
    <w:rsid w:val="005553DF"/>
  </w:style>
  <w:style w:type="character" w:customStyle="1" w:styleId="ae">
    <w:name w:val="批注文字 字符"/>
    <w:basedOn w:val="a0"/>
    <w:link w:val="ad"/>
    <w:rsid w:val="005553DF"/>
    <w:rPr>
      <w:lang w:eastAsia="en-US"/>
    </w:rPr>
  </w:style>
  <w:style w:type="paragraph" w:styleId="af">
    <w:name w:val="annotation subject"/>
    <w:basedOn w:val="ad"/>
    <w:next w:val="ad"/>
    <w:link w:val="af0"/>
    <w:rsid w:val="005553DF"/>
    <w:rPr>
      <w:b/>
      <w:bCs/>
    </w:rPr>
  </w:style>
  <w:style w:type="character" w:customStyle="1" w:styleId="af0">
    <w:name w:val="批注主题 字符"/>
    <w:basedOn w:val="ae"/>
    <w:link w:val="af"/>
    <w:rsid w:val="005553DF"/>
    <w:rPr>
      <w:b/>
      <w:bCs/>
      <w:lang w:eastAsia="en-US"/>
    </w:rPr>
  </w:style>
  <w:style w:type="paragraph" w:styleId="af1">
    <w:name w:val="Revision"/>
    <w:hidden/>
    <w:uiPriority w:val="99"/>
    <w:semiHidden/>
    <w:rsid w:val="007B2E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Wangxinli1@xiaomi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2464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Wang Lily</cp:lastModifiedBy>
  <cp:revision>952</cp:revision>
  <cp:lastPrinted>2019-02-25T14:05:00Z</cp:lastPrinted>
  <dcterms:created xsi:type="dcterms:W3CDTF">2021-07-14T09:19:00Z</dcterms:created>
  <dcterms:modified xsi:type="dcterms:W3CDTF">2023-02-10T13:53:00Z</dcterms:modified>
</cp:coreProperties>
</file>